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97EB1" w:rsidR="0022102B" w:rsidP="0022102B" w:rsidRDefault="0022102B" w14:paraId="e16c185" w14:textId="e16c185">
      <w:pPr>
        <w15:collapsed w:val="false"/>
        <w:rPr>
          <w:rFonts w:cs="Times New Roman"/>
          <w:b/>
          <w:szCs w:val="24"/>
        </w:rPr>
      </w:pPr>
      <w:bookmarkStart w:name="_GoBack" w:id="0"/>
      <w:bookmarkEnd w:id="0"/>
      <w:r w:rsidRPr="00397EB1">
        <w:rPr>
          <w:rFonts w:cs="Times New Roman"/>
          <w:b/>
          <w:szCs w:val="24"/>
        </w:rPr>
        <w:t>REPUBLIKA HRVATSKA</w:t>
      </w:r>
    </w:p>
    <w:p w:rsidRPr="00397EB1" w:rsidR="0022102B" w:rsidP="0022102B" w:rsidRDefault="0022102B">
      <w:pPr>
        <w:rPr>
          <w:rFonts w:cs="Times New Roman"/>
          <w:szCs w:val="24"/>
        </w:rPr>
      </w:pPr>
      <w:r w:rsidRPr="00397EB1">
        <w:rPr>
          <w:rFonts w:cs="Times New Roman"/>
          <w:b/>
          <w:szCs w:val="24"/>
        </w:rPr>
        <w:t>TRGOVAČKI SUD U SPLITU</w:t>
      </w:r>
      <w:r w:rsidRPr="00397EB1">
        <w:rPr>
          <w:rFonts w:cs="Times New Roman"/>
          <w:szCs w:val="24"/>
        </w:rPr>
        <w:t xml:space="preserve">                                                          </w:t>
      </w:r>
      <w:r w:rsidRPr="00397EB1">
        <w:rPr>
          <w:rFonts w:cs="Times New Roman"/>
          <w:b/>
          <w:szCs w:val="24"/>
        </w:rPr>
        <w:t>1.St-156/2012</w:t>
      </w:r>
    </w:p>
    <w:p w:rsidRPr="00397EB1" w:rsidR="0022102B" w:rsidP="0022102B" w:rsidRDefault="0022102B">
      <w:p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                                                           </w:t>
      </w:r>
    </w:p>
    <w:p w:rsidRPr="00397EB1" w:rsidR="0022102B" w:rsidP="0022102B" w:rsidRDefault="0022102B">
      <w:pPr>
        <w:jc w:val="center"/>
        <w:rPr>
          <w:rFonts w:cs="Times New Roman"/>
          <w:b/>
          <w:szCs w:val="24"/>
        </w:rPr>
      </w:pPr>
      <w:r w:rsidRPr="00397EB1">
        <w:rPr>
          <w:rFonts w:cs="Times New Roman"/>
          <w:b/>
          <w:szCs w:val="24"/>
        </w:rPr>
        <w:t>Z A P I S N I K</w:t>
      </w:r>
    </w:p>
    <w:p w:rsidRPr="00397EB1" w:rsidR="0022102B" w:rsidP="0022102B" w:rsidRDefault="0022102B">
      <w:pPr>
        <w:jc w:val="center"/>
        <w:rPr>
          <w:rFonts w:cs="Times New Roman"/>
          <w:b/>
          <w:szCs w:val="24"/>
        </w:rPr>
      </w:pPr>
    </w:p>
    <w:p w:rsidRPr="00397EB1" w:rsidR="0022102B" w:rsidP="0022102B" w:rsidRDefault="0022102B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397EB1">
        <w:rPr>
          <w:rFonts w:ascii="Times New Roman" w:hAnsi="Times New Roman"/>
          <w:sz w:val="24"/>
          <w:szCs w:val="24"/>
        </w:rPr>
        <w:t xml:space="preserve">Sastavljen kod Trgovačkog suda u Splitu, u stečajnom postupku nad stečajnim dužnikom  DALMA d.d. , OIB: 64479860853, Split, </w:t>
      </w:r>
      <w:proofErr w:type="spellStart"/>
      <w:r w:rsidRPr="00397EB1">
        <w:rPr>
          <w:rFonts w:ascii="Times New Roman" w:hAnsi="Times New Roman"/>
          <w:sz w:val="24"/>
          <w:szCs w:val="24"/>
        </w:rPr>
        <w:t>Kopilica</w:t>
      </w:r>
      <w:proofErr w:type="spellEnd"/>
      <w:r w:rsidRPr="00397EB1">
        <w:rPr>
          <w:rFonts w:ascii="Times New Roman" w:hAnsi="Times New Roman"/>
          <w:sz w:val="24"/>
          <w:szCs w:val="24"/>
        </w:rPr>
        <w:t xml:space="preserve"> 5, u stečaju, </w:t>
      </w:r>
      <w:r w:rsidRPr="00397EB1" w:rsidR="00824693">
        <w:rPr>
          <w:rFonts w:ascii="Times New Roman" w:hAnsi="Times New Roman"/>
          <w:sz w:val="24"/>
          <w:szCs w:val="24"/>
        </w:rPr>
        <w:t>17</w:t>
      </w:r>
      <w:r w:rsidRPr="00397EB1">
        <w:rPr>
          <w:rFonts w:ascii="Times New Roman" w:hAnsi="Times New Roman"/>
          <w:sz w:val="24"/>
          <w:szCs w:val="24"/>
        </w:rPr>
        <w:t>.</w:t>
      </w:r>
      <w:r w:rsidRPr="00397EB1" w:rsidR="00824693">
        <w:rPr>
          <w:rFonts w:ascii="Times New Roman" w:hAnsi="Times New Roman"/>
          <w:sz w:val="24"/>
          <w:szCs w:val="24"/>
        </w:rPr>
        <w:t>sr</w:t>
      </w:r>
      <w:r w:rsidRPr="00397EB1">
        <w:rPr>
          <w:rFonts w:ascii="Times New Roman" w:hAnsi="Times New Roman"/>
          <w:sz w:val="24"/>
          <w:szCs w:val="24"/>
        </w:rPr>
        <w:t xml:space="preserve">pnja 2020. </w:t>
      </w:r>
    </w:p>
    <w:p w:rsidRPr="00397EB1" w:rsidR="0022102B" w:rsidP="0022102B" w:rsidRDefault="0022102B">
      <w:pPr>
        <w:rPr>
          <w:rFonts w:cs="Times New Roman"/>
          <w:szCs w:val="24"/>
        </w:rPr>
      </w:pPr>
    </w:p>
    <w:p w:rsidRPr="00397EB1" w:rsidR="0022102B" w:rsidP="0022102B" w:rsidRDefault="00824693">
      <w:pPr>
        <w:jc w:val="center"/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P O S E B N O  </w:t>
      </w:r>
      <w:r w:rsidRPr="00397EB1" w:rsidR="0022102B">
        <w:rPr>
          <w:rFonts w:cs="Times New Roman"/>
          <w:szCs w:val="24"/>
        </w:rPr>
        <w:t>I S P I T N O   R O Č I Š T E:</w:t>
      </w:r>
    </w:p>
    <w:p w:rsidRPr="00397EB1" w:rsidR="0022102B" w:rsidP="0022102B" w:rsidRDefault="0022102B">
      <w:pPr>
        <w:rPr>
          <w:rFonts w:cs="Times New Roman"/>
          <w:szCs w:val="24"/>
        </w:rPr>
      </w:pPr>
    </w:p>
    <w:p w:rsidRPr="00397EB1" w:rsidR="0022102B" w:rsidP="0022102B" w:rsidRDefault="0022102B">
      <w:pPr>
        <w:rPr>
          <w:rFonts w:cs="Times New Roman"/>
          <w:szCs w:val="24"/>
        </w:rPr>
      </w:pPr>
    </w:p>
    <w:p w:rsidRPr="00397EB1" w:rsidR="0022102B" w:rsidP="0022102B" w:rsidRDefault="0022102B">
      <w:p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>Prisutni od suda:</w:t>
      </w:r>
    </w:p>
    <w:p w:rsidRPr="00397EB1" w:rsidR="0022102B" w:rsidP="0022102B" w:rsidRDefault="0022102B">
      <w:p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>Velimir Vuković, stečajni sudac</w:t>
      </w:r>
    </w:p>
    <w:p w:rsidRPr="00397EB1" w:rsidR="0022102B" w:rsidP="0022102B" w:rsidRDefault="0022102B">
      <w:p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>Sanja Periš, zapisničar</w:t>
      </w:r>
    </w:p>
    <w:p w:rsidRPr="00397EB1" w:rsidR="0022102B" w:rsidP="0022102B" w:rsidRDefault="0022102B">
      <w:pPr>
        <w:rPr>
          <w:rFonts w:cs="Times New Roman"/>
          <w:szCs w:val="24"/>
        </w:rPr>
      </w:pPr>
    </w:p>
    <w:p w:rsidRPr="00397EB1" w:rsidR="0022102B" w:rsidP="0022102B" w:rsidRDefault="0022102B">
      <w:pPr>
        <w:jc w:val="center"/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>Početak u 9,</w:t>
      </w:r>
      <w:r w:rsidRPr="00397EB1" w:rsidR="00824693">
        <w:rPr>
          <w:rFonts w:cs="Times New Roman"/>
          <w:szCs w:val="24"/>
        </w:rPr>
        <w:t>3</w:t>
      </w:r>
      <w:r w:rsidRPr="00397EB1">
        <w:rPr>
          <w:rFonts w:cs="Times New Roman"/>
          <w:szCs w:val="24"/>
        </w:rPr>
        <w:t>0 sati.</w:t>
      </w:r>
    </w:p>
    <w:p w:rsidRPr="00397EB1" w:rsidR="0022102B" w:rsidP="0022102B" w:rsidRDefault="0022102B">
      <w:pPr>
        <w:rPr>
          <w:rFonts w:cs="Times New Roman"/>
          <w:szCs w:val="24"/>
        </w:rPr>
      </w:pPr>
    </w:p>
    <w:p w:rsidRPr="00397EB1" w:rsidR="0022102B" w:rsidP="0022102B" w:rsidRDefault="0022102B">
      <w:p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>Utvrđuje se da su pristupili:</w:t>
      </w:r>
    </w:p>
    <w:p w:rsidRPr="00397EB1" w:rsidR="0022102B" w:rsidP="0022102B" w:rsidRDefault="0022102B">
      <w:p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>Mira Hajdić, stečajni upravitelj</w:t>
      </w:r>
    </w:p>
    <w:p w:rsidRPr="00397EB1" w:rsidR="0022102B" w:rsidP="0022102B" w:rsidRDefault="0022102B">
      <w:pPr>
        <w:rPr>
          <w:rFonts w:cs="Times New Roman"/>
          <w:szCs w:val="24"/>
        </w:rPr>
      </w:pPr>
    </w:p>
    <w:p w:rsidRPr="00397EB1" w:rsidR="0022102B" w:rsidP="0022102B" w:rsidRDefault="0022102B">
      <w:p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>Za vjerovnike:</w:t>
      </w:r>
    </w:p>
    <w:p w:rsidRPr="00397EB1" w:rsidR="0022102B" w:rsidP="0022102B" w:rsidRDefault="0022102B">
      <w:pPr>
        <w:rPr>
          <w:rFonts w:cs="Times New Roman"/>
          <w:szCs w:val="24"/>
        </w:rPr>
      </w:pPr>
    </w:p>
    <w:p w:rsidRPr="00397EB1" w:rsidR="0022102B" w:rsidP="0022102B" w:rsidRDefault="0022102B">
      <w:pPr>
        <w:rPr>
          <w:szCs w:val="24"/>
        </w:rPr>
      </w:pPr>
      <w:r w:rsidRPr="00397EB1">
        <w:rPr>
          <w:rFonts w:cs="Times New Roman"/>
          <w:szCs w:val="24"/>
        </w:rPr>
        <w:t xml:space="preserve">Vjerovnik:  </w:t>
      </w:r>
      <w:r w:rsidR="00E018E8">
        <w:rPr>
          <w:rFonts w:cs="Times New Roman"/>
          <w:szCs w:val="24"/>
        </w:rPr>
        <w:t>REPUBLIKA HRVATSKA, Jasmina Dvornik ŽDO u Splitu</w:t>
      </w:r>
    </w:p>
    <w:p w:rsidRPr="00397EB1" w:rsidR="0022102B" w:rsidP="0022102B" w:rsidRDefault="0022102B">
      <w:pPr>
        <w:pStyle w:val="Bezproreda"/>
        <w:rPr>
          <w:rFonts w:ascii="Times New Roman" w:hAnsi="Times New Roman"/>
          <w:sz w:val="24"/>
          <w:szCs w:val="24"/>
        </w:rPr>
      </w:pPr>
      <w:r w:rsidRPr="00397EB1">
        <w:rPr>
          <w:rFonts w:ascii="Times New Roman" w:hAnsi="Times New Roman"/>
          <w:sz w:val="24"/>
          <w:szCs w:val="24"/>
        </w:rPr>
        <w:t xml:space="preserve">Vjerovnik:  </w:t>
      </w:r>
      <w:r w:rsidR="00E018E8">
        <w:rPr>
          <w:rFonts w:ascii="Times New Roman" w:hAnsi="Times New Roman"/>
          <w:sz w:val="24"/>
          <w:szCs w:val="24"/>
        </w:rPr>
        <w:t>CELJA ALJINOVIĆ i dr., odvjetnica Marija Brčić iz Splita</w:t>
      </w:r>
    </w:p>
    <w:p w:rsidRPr="00397EB1" w:rsidR="0022102B" w:rsidP="0022102B" w:rsidRDefault="0022102B">
      <w:pPr>
        <w:pStyle w:val="Bezproreda"/>
        <w:rPr>
          <w:rFonts w:ascii="Times New Roman" w:hAnsi="Times New Roman"/>
          <w:sz w:val="24"/>
          <w:szCs w:val="24"/>
        </w:rPr>
      </w:pPr>
      <w:r w:rsidRPr="00397EB1">
        <w:rPr>
          <w:rFonts w:ascii="Times New Roman" w:hAnsi="Times New Roman"/>
          <w:sz w:val="24"/>
          <w:szCs w:val="24"/>
        </w:rPr>
        <w:t xml:space="preserve">Vjerovnik:  </w:t>
      </w:r>
      <w:r w:rsidR="00E018E8">
        <w:rPr>
          <w:rFonts w:ascii="Times New Roman" w:hAnsi="Times New Roman"/>
          <w:sz w:val="24"/>
          <w:szCs w:val="24"/>
        </w:rPr>
        <w:t>ANTE GILJANOVIĆ, osobno</w:t>
      </w:r>
    </w:p>
    <w:p w:rsidRPr="00397EB1" w:rsidR="0022102B" w:rsidP="0022102B" w:rsidRDefault="0022102B">
      <w:pPr>
        <w:pStyle w:val="Bezproreda"/>
        <w:rPr>
          <w:rFonts w:ascii="Times New Roman" w:hAnsi="Times New Roman"/>
          <w:sz w:val="24"/>
          <w:szCs w:val="24"/>
        </w:rPr>
      </w:pPr>
      <w:r w:rsidRPr="00397EB1">
        <w:rPr>
          <w:rFonts w:ascii="Times New Roman" w:hAnsi="Times New Roman"/>
          <w:sz w:val="24"/>
          <w:szCs w:val="24"/>
        </w:rPr>
        <w:t xml:space="preserve">Vjerovnik:  </w:t>
      </w:r>
      <w:r w:rsidR="00E018E8">
        <w:rPr>
          <w:rFonts w:ascii="Times New Roman" w:hAnsi="Times New Roman"/>
          <w:sz w:val="24"/>
          <w:szCs w:val="24"/>
        </w:rPr>
        <w:t>VILIM NAST i dr., punomoćnik Mirko Kozina, odvjetnik u Splitu</w:t>
      </w:r>
    </w:p>
    <w:p w:rsidRPr="00397EB1" w:rsidR="0022102B" w:rsidP="0022102B" w:rsidRDefault="0022102B">
      <w:pPr>
        <w:pStyle w:val="Bezproreda"/>
        <w:rPr>
          <w:rFonts w:ascii="Times New Roman" w:hAnsi="Times New Roman"/>
          <w:sz w:val="24"/>
          <w:szCs w:val="24"/>
        </w:rPr>
      </w:pPr>
      <w:r w:rsidRPr="00397EB1">
        <w:rPr>
          <w:rFonts w:ascii="Times New Roman" w:hAnsi="Times New Roman"/>
          <w:sz w:val="24"/>
          <w:szCs w:val="24"/>
        </w:rPr>
        <w:t xml:space="preserve">Vjerovnik:  </w:t>
      </w:r>
      <w:r w:rsidR="00E018E8">
        <w:rPr>
          <w:rFonts w:ascii="Times New Roman" w:hAnsi="Times New Roman"/>
          <w:sz w:val="24"/>
          <w:szCs w:val="24"/>
        </w:rPr>
        <w:t xml:space="preserve">HYPO GROUP d.o.o., zamjenik punomoćnika odvjetnik Filip Ivan </w:t>
      </w:r>
      <w:proofErr w:type="spellStart"/>
      <w:r w:rsidR="00E018E8">
        <w:rPr>
          <w:rFonts w:ascii="Times New Roman" w:hAnsi="Times New Roman"/>
          <w:sz w:val="24"/>
          <w:szCs w:val="24"/>
        </w:rPr>
        <w:t>Žuro</w:t>
      </w:r>
      <w:proofErr w:type="spellEnd"/>
      <w:r w:rsidR="00E018E8">
        <w:rPr>
          <w:rFonts w:ascii="Times New Roman" w:hAnsi="Times New Roman"/>
          <w:sz w:val="24"/>
          <w:szCs w:val="24"/>
        </w:rPr>
        <w:t>, iz Splita</w:t>
      </w:r>
    </w:p>
    <w:p w:rsidRPr="00397EB1" w:rsidR="0022102B" w:rsidP="0022102B" w:rsidRDefault="0022102B">
      <w:pPr>
        <w:pStyle w:val="Bezproreda"/>
        <w:rPr>
          <w:rFonts w:ascii="Times New Roman" w:hAnsi="Times New Roman"/>
          <w:sz w:val="24"/>
          <w:szCs w:val="24"/>
        </w:rPr>
      </w:pPr>
      <w:r w:rsidRPr="00397EB1">
        <w:rPr>
          <w:rFonts w:ascii="Times New Roman" w:hAnsi="Times New Roman"/>
          <w:sz w:val="24"/>
          <w:szCs w:val="24"/>
        </w:rPr>
        <w:t xml:space="preserve">Vjerovnik:  </w:t>
      </w:r>
      <w:r w:rsidR="00E018E8">
        <w:rPr>
          <w:rFonts w:ascii="Times New Roman" w:hAnsi="Times New Roman"/>
          <w:sz w:val="24"/>
          <w:szCs w:val="24"/>
        </w:rPr>
        <w:t>HRVATSKE ŠUME, zamjenica punomoćnika Katarina Zrilić, odvjetnica u Splitu, zamjeničku punomoć prilaže</w:t>
      </w:r>
    </w:p>
    <w:p w:rsidRPr="00397EB1" w:rsidR="0022102B" w:rsidP="0022102B" w:rsidRDefault="0022102B">
      <w:pPr>
        <w:pStyle w:val="Bezproreda"/>
        <w:rPr>
          <w:rFonts w:ascii="Times New Roman" w:hAnsi="Times New Roman"/>
          <w:sz w:val="24"/>
          <w:szCs w:val="24"/>
        </w:rPr>
      </w:pPr>
      <w:r w:rsidRPr="00397EB1">
        <w:rPr>
          <w:rFonts w:ascii="Times New Roman" w:hAnsi="Times New Roman"/>
          <w:sz w:val="24"/>
          <w:szCs w:val="24"/>
        </w:rPr>
        <w:t xml:space="preserve">Vjerovnik:  </w:t>
      </w:r>
      <w:r w:rsidR="00E018E8">
        <w:rPr>
          <w:rFonts w:ascii="Times New Roman" w:hAnsi="Times New Roman"/>
          <w:sz w:val="24"/>
          <w:szCs w:val="24"/>
        </w:rPr>
        <w:t xml:space="preserve">AC STINICE d.o.o., punomoćnik Boris </w:t>
      </w:r>
      <w:proofErr w:type="spellStart"/>
      <w:r w:rsidR="00E018E8">
        <w:rPr>
          <w:rFonts w:ascii="Times New Roman" w:hAnsi="Times New Roman"/>
          <w:sz w:val="24"/>
          <w:szCs w:val="24"/>
        </w:rPr>
        <w:t>Bulj</w:t>
      </w:r>
      <w:proofErr w:type="spellEnd"/>
      <w:r w:rsidR="00E018E8">
        <w:rPr>
          <w:rFonts w:ascii="Times New Roman" w:hAnsi="Times New Roman"/>
          <w:sz w:val="24"/>
          <w:szCs w:val="24"/>
        </w:rPr>
        <w:t>, odvjetnik u Splitu</w:t>
      </w:r>
    </w:p>
    <w:p w:rsidRPr="00397EB1" w:rsidR="0022102B" w:rsidP="0022102B" w:rsidRDefault="0022102B">
      <w:pPr>
        <w:pStyle w:val="Bezproreda"/>
        <w:rPr>
          <w:rFonts w:ascii="Times New Roman" w:hAnsi="Times New Roman"/>
          <w:sz w:val="24"/>
          <w:szCs w:val="24"/>
        </w:rPr>
      </w:pPr>
      <w:r w:rsidRPr="00397EB1">
        <w:rPr>
          <w:rFonts w:ascii="Times New Roman" w:hAnsi="Times New Roman"/>
          <w:sz w:val="24"/>
          <w:szCs w:val="24"/>
        </w:rPr>
        <w:t xml:space="preserve">Vjerovnik:  </w:t>
      </w:r>
      <w:r w:rsidR="00E018E8">
        <w:rPr>
          <w:rFonts w:ascii="Times New Roman" w:hAnsi="Times New Roman"/>
          <w:sz w:val="24"/>
          <w:szCs w:val="24"/>
        </w:rPr>
        <w:t>ŽIVKO ĆURKOVIĆ, punomoćnik Nenad Banovac, odvjetnik u Splitu</w:t>
      </w:r>
    </w:p>
    <w:p w:rsidR="0022102B" w:rsidP="0022102B" w:rsidRDefault="0022102B">
      <w:pPr>
        <w:pStyle w:val="Bezproreda"/>
        <w:rPr>
          <w:rFonts w:ascii="Times New Roman" w:hAnsi="Times New Roman"/>
          <w:sz w:val="24"/>
          <w:szCs w:val="24"/>
        </w:rPr>
      </w:pPr>
      <w:r w:rsidRPr="00397EB1">
        <w:rPr>
          <w:rFonts w:ascii="Times New Roman" w:hAnsi="Times New Roman"/>
          <w:sz w:val="24"/>
          <w:szCs w:val="24"/>
        </w:rPr>
        <w:t xml:space="preserve">Vjerovnik:  </w:t>
      </w:r>
      <w:r w:rsidR="00E018E8">
        <w:rPr>
          <w:rFonts w:ascii="Times New Roman" w:hAnsi="Times New Roman"/>
          <w:sz w:val="24"/>
          <w:szCs w:val="24"/>
        </w:rPr>
        <w:t>DRAGAN ZAKARIJA, osobno</w:t>
      </w:r>
    </w:p>
    <w:p w:rsidRPr="00397EB1" w:rsidR="00E018E8" w:rsidP="0022102B" w:rsidRDefault="00E018E8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Vjerovnik: ANKA TIJARDOVIĆ, osobno</w:t>
      </w:r>
    </w:p>
    <w:p w:rsidRPr="00397EB1" w:rsidR="0022102B" w:rsidP="0022102B" w:rsidRDefault="0022102B">
      <w:pPr>
        <w:pStyle w:val="Bezproreda"/>
        <w:rPr>
          <w:rFonts w:ascii="Times New Roman" w:hAnsi="Times New Roman"/>
          <w:sz w:val="24"/>
          <w:szCs w:val="24"/>
        </w:rPr>
      </w:pPr>
    </w:p>
    <w:p w:rsidRPr="00397EB1" w:rsidR="0022102B" w:rsidP="0022102B" w:rsidRDefault="0022102B">
      <w:pPr>
        <w:pStyle w:val="Bezproreda"/>
        <w:rPr>
          <w:rFonts w:ascii="Times New Roman" w:hAnsi="Times New Roman"/>
          <w:sz w:val="24"/>
          <w:szCs w:val="24"/>
        </w:rPr>
      </w:pPr>
    </w:p>
    <w:p w:rsidRPr="00397EB1" w:rsidR="0022102B" w:rsidP="0022102B" w:rsidRDefault="0022102B">
      <w:pPr>
        <w:ind w:firstLine="708"/>
        <w:jc w:val="both"/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Utvrđuje se da je rješenjem ovog suda br. 1. St-156/2012 od 22. siječnja 2020. otvoren je stečajni postupak nad  DALMA d.d. , OIB: 64479860853, Split, </w:t>
      </w:r>
      <w:proofErr w:type="spellStart"/>
      <w:r w:rsidRPr="00397EB1">
        <w:rPr>
          <w:rFonts w:cs="Times New Roman"/>
          <w:szCs w:val="24"/>
        </w:rPr>
        <w:t>Kopilica</w:t>
      </w:r>
      <w:proofErr w:type="spellEnd"/>
      <w:r w:rsidRPr="00397EB1">
        <w:rPr>
          <w:rFonts w:cs="Times New Roman"/>
          <w:szCs w:val="24"/>
        </w:rPr>
        <w:t xml:space="preserve"> 5.  Istim rješenjem za stečajnog upravitelja imenovana je </w:t>
      </w:r>
      <w:r w:rsidRPr="00397EB1">
        <w:rPr>
          <w:rFonts w:eastAsia="Calibri" w:cs="Times New Roman"/>
          <w:szCs w:val="24"/>
        </w:rPr>
        <w:t xml:space="preserve">Mira </w:t>
      </w:r>
      <w:proofErr w:type="spellStart"/>
      <w:r w:rsidRPr="00397EB1">
        <w:rPr>
          <w:rFonts w:eastAsia="Calibri" w:cs="Times New Roman"/>
          <w:szCs w:val="24"/>
        </w:rPr>
        <w:t>Hajdić</w:t>
      </w:r>
      <w:proofErr w:type="spellEnd"/>
      <w:r w:rsidRPr="00397EB1">
        <w:rPr>
          <w:rFonts w:eastAsia="Calibri" w:cs="Times New Roman"/>
          <w:szCs w:val="24"/>
        </w:rPr>
        <w:t xml:space="preserve"> iz Splita, </w:t>
      </w:r>
      <w:proofErr w:type="spellStart"/>
      <w:r w:rsidRPr="00397EB1">
        <w:rPr>
          <w:rFonts w:eastAsia="Calibri" w:cs="Times New Roman"/>
          <w:szCs w:val="24"/>
        </w:rPr>
        <w:t>Smiljanićeva</w:t>
      </w:r>
      <w:proofErr w:type="spellEnd"/>
      <w:r w:rsidRPr="00397EB1">
        <w:rPr>
          <w:rFonts w:eastAsia="Calibri" w:cs="Times New Roman"/>
          <w:szCs w:val="24"/>
        </w:rPr>
        <w:t xml:space="preserve"> 2, OIB: 33624188331.</w:t>
      </w:r>
    </w:p>
    <w:p w:rsidRPr="00397EB1" w:rsidR="0022102B" w:rsidP="0022102B" w:rsidRDefault="0022102B">
      <w:pPr>
        <w:pStyle w:val="Bezproreda"/>
        <w:ind w:firstLine="708"/>
        <w:rPr>
          <w:rFonts w:ascii="Times New Roman" w:hAnsi="Times New Roman" w:eastAsiaTheme="minorHAnsi"/>
          <w:sz w:val="24"/>
          <w:szCs w:val="24"/>
        </w:rPr>
      </w:pPr>
    </w:p>
    <w:p w:rsidRPr="00397EB1" w:rsidR="0022102B" w:rsidP="0022102B" w:rsidRDefault="0022102B">
      <w:pPr>
        <w:ind w:firstLine="708"/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Nadalje se utvrđuje da je ovo rješenje istaknuto na e-oglasnoj ploči ovog suda dana  22.siječnja 2020.  godine. </w:t>
      </w:r>
    </w:p>
    <w:p w:rsidRPr="00397EB1" w:rsidR="0022102B" w:rsidP="0022102B" w:rsidRDefault="0022102B">
      <w:pPr>
        <w:ind w:firstLine="708"/>
        <w:rPr>
          <w:rFonts w:cs="Times New Roman"/>
          <w:szCs w:val="24"/>
        </w:rPr>
      </w:pPr>
    </w:p>
    <w:p w:rsidRPr="00397EB1" w:rsidR="0022102B" w:rsidP="0022102B" w:rsidRDefault="0022102B">
      <w:pPr>
        <w:ind w:firstLine="708"/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>Utvrđuje se da je rješenjem poslovni broj: 1.St-156/2012 od 1.srpnja 2020. određeno posebno ispitno ročište, koje je istaknuto na e-oglasna ploča sudova 1.7.2020.</w:t>
      </w:r>
    </w:p>
    <w:p w:rsidRPr="00397EB1" w:rsidR="0022102B" w:rsidP="0022102B" w:rsidRDefault="0022102B">
      <w:pPr>
        <w:rPr>
          <w:rFonts w:cs="Times New Roman"/>
          <w:szCs w:val="24"/>
        </w:rPr>
      </w:pPr>
    </w:p>
    <w:p w:rsidR="0022102B" w:rsidP="0022102B" w:rsidRDefault="0022102B">
      <w:p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ab/>
        <w:t>Također, utvrđuje se da je stečajni upravitelj ovom sudu 9.srpnja 2020.  dostavio tablicu prijavljenih i ispitanih  tražbina za posebno ispitno ročište ,  te da su predmetna pismeno  istaknuta na e-oglasnoj ploči dana 9.srpnja 2020.</w:t>
      </w:r>
    </w:p>
    <w:p w:rsidR="0033014C" w:rsidP="0022102B" w:rsidRDefault="0033014C">
      <w:pPr>
        <w:rPr>
          <w:rFonts w:cs="Times New Roman"/>
          <w:szCs w:val="24"/>
        </w:rPr>
      </w:pPr>
    </w:p>
    <w:p w:rsidR="0033014C" w:rsidP="0033014C" w:rsidRDefault="0033014C">
      <w:pPr>
        <w:pStyle w:val="Default"/>
        <w:rPr>
          <w:rFonts w:ascii="Times New Roman" w:hAnsi="Times New Roman" w:cs="Times New Roman"/>
          <w:bCs/>
        </w:rPr>
      </w:pPr>
      <w:r>
        <w:rPr>
          <w:rFonts w:cs="Times New Roman"/>
        </w:rPr>
        <w:lastRenderedPageBreak/>
        <w:tab/>
        <w:t xml:space="preserve">Utvrđuje se da je vjerovnik HYPO </w:t>
      </w:r>
      <w:r w:rsidR="00E92B54">
        <w:rPr>
          <w:rFonts w:cs="Times New Roman"/>
        </w:rPr>
        <w:t xml:space="preserve">GROUP </w:t>
      </w:r>
      <w:r>
        <w:rPr>
          <w:rFonts w:cs="Times New Roman"/>
        </w:rPr>
        <w:t xml:space="preserve">d.o.o. Rijeka u podnesku od 16,srpnja 2020. u cijelosti osporio tražbinu vjerovnika Republika Hrvatska Ministarstvo financija, kao </w:t>
      </w:r>
      <w:r w:rsidRPr="0033014C">
        <w:rPr>
          <w:b/>
          <w:bCs/>
        </w:rPr>
        <w:t xml:space="preserve"> </w:t>
      </w:r>
      <w:r w:rsidRPr="0033014C">
        <w:rPr>
          <w:rFonts w:ascii="Times New Roman" w:hAnsi="Times New Roman" w:cs="Times New Roman"/>
          <w:bCs/>
        </w:rPr>
        <w:t>tražbinu I. višeg isplatnog reda koja se u tablici nalazi pod rednim brojem 72</w:t>
      </w:r>
      <w:r w:rsidRPr="0033014C">
        <w:rPr>
          <w:rFonts w:ascii="Times New Roman" w:hAnsi="Times New Roman" w:cs="Times New Roman"/>
        </w:rPr>
        <w:t xml:space="preserve">. </w:t>
      </w:r>
      <w:r w:rsidRPr="0033014C">
        <w:rPr>
          <w:rFonts w:ascii="Times New Roman" w:hAnsi="Times New Roman" w:cs="Times New Roman"/>
          <w:bCs/>
        </w:rPr>
        <w:t>u iznosu od 19.983.861,61 kn</w:t>
      </w:r>
      <w:r w:rsidR="00747ED4">
        <w:rPr>
          <w:rFonts w:ascii="Times New Roman" w:hAnsi="Times New Roman" w:cs="Times New Roman"/>
          <w:bCs/>
        </w:rPr>
        <w:t>.</w:t>
      </w:r>
    </w:p>
    <w:p w:rsidR="00E018E8" w:rsidP="0033014C" w:rsidRDefault="00E018E8">
      <w:pPr>
        <w:pStyle w:val="Default"/>
        <w:rPr>
          <w:rFonts w:ascii="Times New Roman" w:hAnsi="Times New Roman" w:cs="Times New Roman"/>
          <w:bCs/>
        </w:rPr>
      </w:pPr>
    </w:p>
    <w:p w:rsidR="00E018E8" w:rsidP="0033014C" w:rsidRDefault="00E018E8">
      <w:pPr>
        <w:pStyle w:val="Defaul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  <w:t xml:space="preserve">Utvrđuje se da je vjerovnik Vilim </w:t>
      </w:r>
      <w:proofErr w:type="spellStart"/>
      <w:r>
        <w:rPr>
          <w:rFonts w:ascii="Times New Roman" w:hAnsi="Times New Roman" w:cs="Times New Roman"/>
          <w:bCs/>
        </w:rPr>
        <w:t>Nasta</w:t>
      </w:r>
      <w:proofErr w:type="spellEnd"/>
      <w:r>
        <w:rPr>
          <w:rFonts w:ascii="Times New Roman" w:hAnsi="Times New Roman" w:cs="Times New Roman"/>
          <w:bCs/>
        </w:rPr>
        <w:t xml:space="preserve"> ovom sudu dana 14.07.2020.dostavio prijavu tražbine na ukupno iznos od 1.367.985,01 kn.</w:t>
      </w:r>
    </w:p>
    <w:p w:rsidR="00E018E8" w:rsidP="0033014C" w:rsidRDefault="00E018E8">
      <w:pPr>
        <w:pStyle w:val="Default"/>
        <w:rPr>
          <w:rFonts w:ascii="Times New Roman" w:hAnsi="Times New Roman" w:cs="Times New Roman"/>
          <w:bCs/>
        </w:rPr>
      </w:pPr>
    </w:p>
    <w:p w:rsidR="00E018E8" w:rsidP="0033014C" w:rsidRDefault="00E018E8">
      <w:pPr>
        <w:pStyle w:val="Defaul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  <w:t>U ovaj čas punomoćnik vjerovnika Živko Ćurković dostavlja dopunu prijave tražbine.</w:t>
      </w:r>
    </w:p>
    <w:p w:rsidR="00747ED4" w:rsidP="0033014C" w:rsidRDefault="00747ED4">
      <w:pPr>
        <w:pStyle w:val="Default"/>
        <w:rPr>
          <w:rFonts w:ascii="Times New Roman" w:hAnsi="Times New Roman" w:cs="Times New Roman"/>
          <w:bCs/>
        </w:rPr>
      </w:pPr>
    </w:p>
    <w:p w:rsidR="00747ED4" w:rsidP="0033014C" w:rsidRDefault="00747ED4">
      <w:pPr>
        <w:pStyle w:val="Default"/>
        <w:rPr>
          <w:rFonts w:cs="Times New Roman"/>
        </w:rPr>
      </w:pPr>
      <w:r>
        <w:rPr>
          <w:rFonts w:ascii="Times New Roman" w:hAnsi="Times New Roman" w:cs="Times New Roman"/>
          <w:bCs/>
        </w:rPr>
        <w:tab/>
        <w:t xml:space="preserve">Stečajna upraviteljica u odnosu na primjedbu vjerovnika </w:t>
      </w:r>
      <w:r>
        <w:rPr>
          <w:rFonts w:cs="Times New Roman"/>
        </w:rPr>
        <w:t xml:space="preserve">HYPO </w:t>
      </w:r>
      <w:r w:rsidR="00C4593B">
        <w:rPr>
          <w:rFonts w:cs="Times New Roman"/>
        </w:rPr>
        <w:t xml:space="preserve">GROUP </w:t>
      </w:r>
      <w:r>
        <w:rPr>
          <w:rFonts w:cs="Times New Roman"/>
        </w:rPr>
        <w:t>d.o.o. Rijeka iz podneska od 16.srpnja 2020. izjavljuje kako tražbina vjerovnika I. višeg  Republika Hrvatska Ministarstvo financija</w:t>
      </w:r>
      <w:r w:rsidR="00E018E8">
        <w:rPr>
          <w:rFonts w:cs="Times New Roman"/>
        </w:rPr>
        <w:t xml:space="preserve"> u iznosu od 19.983.861,61 kn</w:t>
      </w:r>
      <w:r>
        <w:rPr>
          <w:rFonts w:cs="Times New Roman"/>
        </w:rPr>
        <w:t>, nije uopće predmet ispitivanja na dana</w:t>
      </w:r>
      <w:r w:rsidR="00E018E8">
        <w:rPr>
          <w:rFonts w:cs="Times New Roman"/>
        </w:rPr>
        <w:t xml:space="preserve">šnjem posebnom ispitnom ročištu, a njeno ispitivanje </w:t>
      </w:r>
      <w:r w:rsidR="00374361">
        <w:rPr>
          <w:rFonts w:cs="Times New Roman"/>
        </w:rPr>
        <w:t xml:space="preserve">je odgođeno </w:t>
      </w:r>
      <w:r w:rsidR="00E018E8">
        <w:rPr>
          <w:rFonts w:cs="Times New Roman"/>
        </w:rPr>
        <w:t xml:space="preserve">na općem ispitnom ročištu </w:t>
      </w:r>
      <w:r w:rsidR="00374361">
        <w:rPr>
          <w:rFonts w:cs="Times New Roman"/>
        </w:rPr>
        <w:t xml:space="preserve">od </w:t>
      </w:r>
      <w:r w:rsidR="00E018E8">
        <w:rPr>
          <w:rFonts w:cs="Times New Roman"/>
        </w:rPr>
        <w:t>5.lipnja 2020.</w:t>
      </w:r>
    </w:p>
    <w:p w:rsidR="00E018E8" w:rsidP="0033014C" w:rsidRDefault="00E018E8">
      <w:pPr>
        <w:pStyle w:val="Default"/>
        <w:rPr>
          <w:rFonts w:cs="Times New Roman"/>
        </w:rPr>
      </w:pPr>
    </w:p>
    <w:p w:rsidRPr="0033014C" w:rsidR="00E018E8" w:rsidP="0033014C" w:rsidRDefault="00E018E8">
      <w:pPr>
        <w:pStyle w:val="Default"/>
        <w:rPr>
          <w:rFonts w:ascii="Times New Roman" w:hAnsi="Times New Roman" w:cs="Times New Roman"/>
        </w:rPr>
      </w:pPr>
      <w:r>
        <w:rPr>
          <w:rFonts w:cs="Times New Roman"/>
        </w:rPr>
        <w:tab/>
        <w:t>Što se tiče dopune prijave vjerovnika Živka Ćurković koja je dostavljena na današnjem posebnom ispitnom ročištu, stečajna upraviteljica predlaže da se ista ispita.</w:t>
      </w:r>
    </w:p>
    <w:p w:rsidRPr="0033014C" w:rsidR="0022102B" w:rsidP="0022102B" w:rsidRDefault="0022102B">
      <w:pPr>
        <w:rPr>
          <w:rFonts w:cs="Times New Roman"/>
          <w:szCs w:val="24"/>
        </w:rPr>
      </w:pPr>
      <w:r w:rsidRPr="0033014C">
        <w:rPr>
          <w:rFonts w:cs="Times New Roman"/>
          <w:szCs w:val="24"/>
        </w:rPr>
        <w:tab/>
      </w:r>
    </w:p>
    <w:p w:rsidRPr="00397EB1" w:rsidR="0022102B" w:rsidP="0022102B" w:rsidRDefault="0022102B">
      <w:pPr>
        <w:ind w:firstLine="708"/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Predmet  ovog </w:t>
      </w:r>
      <w:r w:rsidR="00747ED4">
        <w:rPr>
          <w:rFonts w:cs="Times New Roman"/>
          <w:szCs w:val="24"/>
        </w:rPr>
        <w:t xml:space="preserve">posebnog </w:t>
      </w:r>
      <w:r w:rsidRPr="00397EB1">
        <w:rPr>
          <w:rFonts w:cs="Times New Roman"/>
          <w:szCs w:val="24"/>
        </w:rPr>
        <w:t>ispitnog ročišta je ispitivanje prijava tražbina stečajnih vjerovnika</w:t>
      </w:r>
      <w:r w:rsidR="00A022B9">
        <w:rPr>
          <w:rFonts w:cs="Times New Roman"/>
          <w:szCs w:val="24"/>
        </w:rPr>
        <w:t xml:space="preserve"> čije su tražbine kao prijavljene i ispitane u tablici prijavljenih i ispitanih tražbina od 9.srpnja 2020., dakle bez prijave tražbine Republike Hrvatske, Ministarstva financija u iznosu od  </w:t>
      </w:r>
      <w:r w:rsidR="00A022B9">
        <w:rPr>
          <w:rFonts w:cs="Times New Roman"/>
        </w:rPr>
        <w:t>19.983.861,61 kn</w:t>
      </w:r>
      <w:r w:rsidRPr="00397EB1">
        <w:rPr>
          <w:rFonts w:cs="Times New Roman"/>
          <w:szCs w:val="24"/>
        </w:rPr>
        <w:t xml:space="preserve"> i to kako slijedi:</w:t>
      </w:r>
    </w:p>
    <w:p w:rsidRPr="00397EB1" w:rsidR="0022102B" w:rsidP="0022102B" w:rsidRDefault="0022102B">
      <w:pPr>
        <w:rPr>
          <w:szCs w:val="24"/>
        </w:rPr>
      </w:pPr>
    </w:p>
    <w:p w:rsidRPr="00397EB1" w:rsidR="0022102B" w:rsidP="0022102B" w:rsidRDefault="0022102B">
      <w:pPr>
        <w:pStyle w:val="Odlomakpopisa"/>
        <w:numPr>
          <w:ilvl w:val="0"/>
          <w:numId w:val="5"/>
        </w:numPr>
      </w:pPr>
      <w:r w:rsidRPr="00397EB1">
        <w:t>VIŠI ISPLATNI RED</w:t>
      </w:r>
    </w:p>
    <w:p w:rsidRPr="00397EB1" w:rsidR="0022102B" w:rsidP="0022102B" w:rsidRDefault="0022102B">
      <w:pPr>
        <w:pStyle w:val="Odlomakpopisa"/>
        <w:ind w:left="1080"/>
      </w:pP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ARAPOVIĆ MARINA, OIB: 93082938828, </w:t>
      </w:r>
      <w:r w:rsidRPr="00397EB1">
        <w:rPr>
          <w:rFonts w:eastAsia="Times New Roman" w:cs="Times New Roman"/>
          <w:szCs w:val="24"/>
          <w:lang w:eastAsia="hr-HR"/>
        </w:rPr>
        <w:t xml:space="preserve">Vukovarska 117, Split, prijavila tražbinu u iznosu od </w:t>
      </w:r>
      <w:r w:rsidRPr="00397EB1">
        <w:rPr>
          <w:rFonts w:cs="Times New Roman"/>
          <w:color w:val="000000"/>
          <w:szCs w:val="24"/>
        </w:rPr>
        <w:t>16.847,52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Calibri"/>
          <w:color w:val="000000"/>
          <w:szCs w:val="24"/>
        </w:rPr>
        <w:t>BAJIĆ TONKA</w:t>
      </w:r>
      <w:r w:rsidRPr="00397EB1">
        <w:rPr>
          <w:rFonts w:cs="Calibri"/>
          <w:color w:val="000000"/>
          <w:sz w:val="20"/>
          <w:szCs w:val="20"/>
        </w:rPr>
        <w:t xml:space="preserve"> </w:t>
      </w:r>
      <w:r w:rsidRPr="00397EB1">
        <w:rPr>
          <w:rFonts w:cs="Calibri"/>
          <w:color w:val="000000"/>
          <w:szCs w:val="24"/>
        </w:rPr>
        <w:t xml:space="preserve">po </w:t>
      </w:r>
      <w:proofErr w:type="spellStart"/>
      <w:r w:rsidRPr="00397EB1">
        <w:rPr>
          <w:rFonts w:cs="Calibri"/>
          <w:color w:val="000000"/>
          <w:szCs w:val="24"/>
        </w:rPr>
        <w:t>odvj</w:t>
      </w:r>
      <w:proofErr w:type="spellEnd"/>
      <w:r w:rsidRPr="00397EB1">
        <w:rPr>
          <w:rFonts w:cs="Calibri"/>
          <w:color w:val="000000"/>
          <w:szCs w:val="24"/>
        </w:rPr>
        <w:t>. Dijani Britvić</w:t>
      </w:r>
      <w:r w:rsidRPr="00397EB1">
        <w:rPr>
          <w:rFonts w:cs="Times New Roman"/>
          <w:szCs w:val="24"/>
        </w:rPr>
        <w:t xml:space="preserve">, OIB: </w:t>
      </w:r>
      <w:r w:rsidRPr="00397EB1">
        <w:rPr>
          <w:rFonts w:cs="Calibri"/>
          <w:color w:val="000000"/>
          <w:szCs w:val="24"/>
        </w:rPr>
        <w:t>51769622674</w:t>
      </w:r>
      <w:r w:rsidRPr="00397EB1">
        <w:rPr>
          <w:rFonts w:cs="Times New Roman"/>
          <w:szCs w:val="24"/>
        </w:rPr>
        <w:t xml:space="preserve">, </w:t>
      </w:r>
      <w:r w:rsidRPr="00397EB1">
        <w:rPr>
          <w:rFonts w:cs="Calibri"/>
          <w:color w:val="000000"/>
          <w:szCs w:val="24"/>
        </w:rPr>
        <w:t xml:space="preserve">Put </w:t>
      </w:r>
      <w:proofErr w:type="spellStart"/>
      <w:r w:rsidRPr="00397EB1">
        <w:rPr>
          <w:rFonts w:cs="Calibri"/>
          <w:color w:val="000000"/>
          <w:szCs w:val="24"/>
        </w:rPr>
        <w:t>Supavla</w:t>
      </w:r>
      <w:proofErr w:type="spellEnd"/>
      <w:r w:rsidRPr="00397EB1">
        <w:rPr>
          <w:rFonts w:cs="Calibri"/>
          <w:color w:val="000000"/>
          <w:szCs w:val="24"/>
        </w:rPr>
        <w:t xml:space="preserve"> 36</w:t>
      </w:r>
      <w:r w:rsidRPr="00397EB1">
        <w:rPr>
          <w:rFonts w:eastAsia="Times New Roman" w:cs="Times New Roman"/>
          <w:szCs w:val="24"/>
          <w:lang w:eastAsia="hr-HR"/>
        </w:rPr>
        <w:t xml:space="preserve">, Split, prijavila tražbinu u iznosu od </w:t>
      </w:r>
      <w:r w:rsidRPr="00397EB1">
        <w:rPr>
          <w:rFonts w:cs="Calibri"/>
          <w:color w:val="000000"/>
          <w:szCs w:val="24"/>
        </w:rPr>
        <w:t>43.769,85 kn</w:t>
      </w:r>
      <w:r w:rsidRPr="00397EB1">
        <w:rPr>
          <w:rFonts w:cs="Times New Roman"/>
          <w:color w:val="000000"/>
          <w:szCs w:val="24"/>
        </w:rPr>
        <w:t>, iz osnova sudske odluke IVP-</w:t>
      </w:r>
      <w:r w:rsidRPr="00397EB1">
        <w:rPr>
          <w:sz w:val="20"/>
          <w:szCs w:val="20"/>
        </w:rPr>
        <w:t xml:space="preserve"> </w:t>
      </w:r>
      <w:r w:rsidRPr="00397EB1">
        <w:rPr>
          <w:szCs w:val="24"/>
        </w:rPr>
        <w:t xml:space="preserve">982/06 </w:t>
      </w:r>
      <w:proofErr w:type="spellStart"/>
      <w:r w:rsidRPr="00397EB1">
        <w:rPr>
          <w:szCs w:val="24"/>
        </w:rPr>
        <w:t>OsSt</w:t>
      </w:r>
      <w:proofErr w:type="spellEnd"/>
      <w:r w:rsidRPr="00397EB1">
        <w:rPr>
          <w:szCs w:val="24"/>
        </w:rPr>
        <w:t>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BARAĆ DANICA, OIB: 24560059453, </w:t>
      </w:r>
      <w:r w:rsidRPr="00397EB1">
        <w:rPr>
          <w:rFonts w:eastAsia="Times New Roman" w:cs="Times New Roman"/>
          <w:szCs w:val="24"/>
          <w:lang w:eastAsia="hr-HR"/>
        </w:rPr>
        <w:t xml:space="preserve">Čitluk 117, Sinj, prijavila tražbinu u iznosu od </w:t>
      </w:r>
      <w:r w:rsidRPr="00397EB1">
        <w:rPr>
          <w:rFonts w:cs="Times New Roman"/>
          <w:color w:val="000000"/>
          <w:szCs w:val="24"/>
        </w:rPr>
        <w:t>98.653,14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BEŠIĆ ANI, OIB: 73619177807, </w:t>
      </w:r>
      <w:r w:rsidRPr="00397EB1">
        <w:rPr>
          <w:rFonts w:cs="Times New Roman"/>
          <w:color w:val="000000"/>
          <w:szCs w:val="24"/>
        </w:rPr>
        <w:t>Marina Getaldića 34, Split</w:t>
      </w:r>
      <w:r w:rsidRPr="00397EB1">
        <w:rPr>
          <w:rFonts w:eastAsia="Times New Roman" w:cs="Times New Roman"/>
          <w:szCs w:val="24"/>
          <w:lang w:eastAsia="hr-HR"/>
        </w:rPr>
        <w:t xml:space="preserve">, prijavila tražbinu u iznosu od </w:t>
      </w:r>
      <w:r w:rsidRPr="00397EB1">
        <w:rPr>
          <w:rFonts w:cs="Times New Roman"/>
          <w:color w:val="000000"/>
          <w:szCs w:val="24"/>
        </w:rPr>
        <w:t>7.470,61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BOTIĆ (MATAS) IVANA </w:t>
      </w:r>
      <w:proofErr w:type="spellStart"/>
      <w:r w:rsidRPr="00397EB1">
        <w:rPr>
          <w:rFonts w:cs="Times New Roman"/>
          <w:szCs w:val="24"/>
        </w:rPr>
        <w:t>IVANA</w:t>
      </w:r>
      <w:proofErr w:type="spellEnd"/>
      <w:r w:rsidRPr="00397EB1">
        <w:rPr>
          <w:rFonts w:cs="Times New Roman"/>
          <w:szCs w:val="24"/>
        </w:rPr>
        <w:t>, OIB: 47031894217, Sv. Leopolda Mandića 3, Kaštel Novi</w:t>
      </w:r>
      <w:r w:rsidRPr="00397EB1">
        <w:rPr>
          <w:rFonts w:eastAsia="Times New Roman" w:cs="Times New Roman"/>
          <w:szCs w:val="24"/>
          <w:lang w:eastAsia="hr-HR"/>
        </w:rPr>
        <w:t xml:space="preserve">, prijavila tražbinu u iznosu od </w:t>
      </w:r>
      <w:r w:rsidRPr="00397EB1">
        <w:rPr>
          <w:rFonts w:cs="Times New Roman"/>
          <w:color w:val="000000"/>
          <w:szCs w:val="24"/>
        </w:rPr>
        <w:t>32.396,60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BULIĆ BRANKO, OIB: 52453299416, </w:t>
      </w:r>
      <w:proofErr w:type="spellStart"/>
      <w:r w:rsidRPr="00397EB1">
        <w:rPr>
          <w:rFonts w:cs="Times New Roman"/>
          <w:color w:val="000000"/>
          <w:szCs w:val="24"/>
        </w:rPr>
        <w:t>Sućidar</w:t>
      </w:r>
      <w:proofErr w:type="spellEnd"/>
      <w:r w:rsidRPr="00397EB1">
        <w:rPr>
          <w:rFonts w:cs="Times New Roman"/>
          <w:color w:val="000000"/>
          <w:szCs w:val="24"/>
        </w:rPr>
        <w:t xml:space="preserve"> 27, Split</w:t>
      </w:r>
      <w:r w:rsidRPr="00397EB1">
        <w:rPr>
          <w:rFonts w:cs="Times New Roman"/>
          <w:szCs w:val="24"/>
        </w:rPr>
        <w:t xml:space="preserve">, </w:t>
      </w:r>
      <w:r w:rsidRPr="00397EB1">
        <w:rPr>
          <w:rFonts w:eastAsia="Times New Roman" w:cs="Times New Roman"/>
          <w:szCs w:val="24"/>
          <w:lang w:eastAsia="hr-HR"/>
        </w:rPr>
        <w:t xml:space="preserve">prijavio tražbinu u iznosu od </w:t>
      </w:r>
      <w:r w:rsidRPr="00397EB1">
        <w:rPr>
          <w:rFonts w:cs="Times New Roman"/>
          <w:color w:val="000000"/>
          <w:szCs w:val="24"/>
        </w:rPr>
        <w:t>268.966,28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BULIĆ GORAN, OIB: 02636521958, </w:t>
      </w:r>
      <w:proofErr w:type="spellStart"/>
      <w:r w:rsidRPr="00397EB1">
        <w:rPr>
          <w:rFonts w:cs="Times New Roman"/>
          <w:color w:val="000000"/>
          <w:szCs w:val="24"/>
        </w:rPr>
        <w:t>Sućidar</w:t>
      </w:r>
      <w:proofErr w:type="spellEnd"/>
      <w:r w:rsidRPr="00397EB1">
        <w:rPr>
          <w:rFonts w:cs="Times New Roman"/>
          <w:color w:val="000000"/>
          <w:szCs w:val="24"/>
        </w:rPr>
        <w:t xml:space="preserve"> 27, Split</w:t>
      </w:r>
      <w:r w:rsidRPr="00397EB1">
        <w:rPr>
          <w:rFonts w:cs="Times New Roman"/>
          <w:szCs w:val="24"/>
        </w:rPr>
        <w:t xml:space="preserve">, </w:t>
      </w:r>
      <w:r w:rsidRPr="00397EB1">
        <w:rPr>
          <w:rFonts w:eastAsia="Times New Roman" w:cs="Times New Roman"/>
          <w:szCs w:val="24"/>
          <w:lang w:eastAsia="hr-HR"/>
        </w:rPr>
        <w:t xml:space="preserve">prijavio tražbinu u iznosu od </w:t>
      </w:r>
      <w:r w:rsidRPr="00397EB1">
        <w:rPr>
          <w:rFonts w:cs="Times New Roman"/>
          <w:color w:val="000000"/>
          <w:szCs w:val="24"/>
        </w:rPr>
        <w:t>158.980,73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ČAGALJ ZDENKA, OIB: 39560599025, </w:t>
      </w:r>
      <w:proofErr w:type="spellStart"/>
      <w:r w:rsidRPr="00397EB1">
        <w:rPr>
          <w:rFonts w:cs="Times New Roman"/>
          <w:szCs w:val="24"/>
        </w:rPr>
        <w:t>Papandopulova</w:t>
      </w:r>
      <w:proofErr w:type="spellEnd"/>
      <w:r w:rsidRPr="00397EB1">
        <w:rPr>
          <w:rFonts w:cs="Times New Roman"/>
          <w:szCs w:val="24"/>
        </w:rPr>
        <w:t xml:space="preserve"> 1,</w:t>
      </w:r>
      <w:r w:rsidRPr="00397EB1">
        <w:rPr>
          <w:rFonts w:eastAsia="Times New Roman" w:cs="Times New Roman"/>
          <w:szCs w:val="24"/>
          <w:lang w:eastAsia="hr-HR"/>
        </w:rPr>
        <w:t xml:space="preserve">, Split, prijavila tražbinu u iznosu od </w:t>
      </w:r>
      <w:r w:rsidRPr="00397EB1">
        <w:rPr>
          <w:rFonts w:cs="Times New Roman"/>
          <w:color w:val="000000"/>
          <w:szCs w:val="24"/>
        </w:rPr>
        <w:t>2.678,05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ČALJKUŠIĆ ANITA, OIB: 64189832273, </w:t>
      </w:r>
      <w:r w:rsidRPr="00397EB1">
        <w:rPr>
          <w:rFonts w:eastAsia="Times New Roman" w:cs="Times New Roman"/>
          <w:szCs w:val="24"/>
          <w:lang w:eastAsia="hr-HR"/>
        </w:rPr>
        <w:t xml:space="preserve">Lovački put 17, Split, prijavila tražbinu u iznosu od </w:t>
      </w:r>
      <w:r w:rsidRPr="00397EB1">
        <w:rPr>
          <w:rFonts w:cs="Times New Roman"/>
          <w:color w:val="000000"/>
          <w:szCs w:val="24"/>
        </w:rPr>
        <w:t>94.522,06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lastRenderedPageBreak/>
        <w:t xml:space="preserve">ČALJKUŠIĆ BRANKO, OIB: 32618733281, </w:t>
      </w:r>
      <w:r w:rsidRPr="00397EB1">
        <w:rPr>
          <w:rFonts w:eastAsia="Times New Roman" w:cs="Times New Roman"/>
          <w:szCs w:val="24"/>
          <w:lang w:eastAsia="hr-HR"/>
        </w:rPr>
        <w:t xml:space="preserve">Lovački put 17, Split, prijavio tražbinu u iznosu od </w:t>
      </w:r>
      <w:r w:rsidRPr="00397EB1">
        <w:rPr>
          <w:rFonts w:cs="Times New Roman"/>
          <w:color w:val="000000"/>
          <w:szCs w:val="24"/>
        </w:rPr>
        <w:t>1.079,68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ĆUBELIĆ ŽELJKA, OIB: 91787134757, </w:t>
      </w:r>
      <w:proofErr w:type="spellStart"/>
      <w:r w:rsidRPr="00397EB1">
        <w:rPr>
          <w:rFonts w:eastAsia="Times New Roman" w:cs="Times New Roman"/>
          <w:szCs w:val="24"/>
          <w:lang w:eastAsia="hr-HR"/>
        </w:rPr>
        <w:t>Roosweltova</w:t>
      </w:r>
      <w:proofErr w:type="spellEnd"/>
      <w:r w:rsidRPr="00397EB1">
        <w:rPr>
          <w:rFonts w:eastAsia="Times New Roman" w:cs="Times New Roman"/>
          <w:szCs w:val="24"/>
          <w:lang w:eastAsia="hr-HR"/>
        </w:rPr>
        <w:t xml:space="preserve"> 41, Split, prijavila tražbinu u iznosu od </w:t>
      </w:r>
      <w:r w:rsidRPr="00397EB1">
        <w:rPr>
          <w:rFonts w:cs="Times New Roman"/>
          <w:color w:val="000000"/>
          <w:szCs w:val="24"/>
        </w:rPr>
        <w:t>9.308,87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iza </w:t>
      </w:r>
      <w:proofErr w:type="spellStart"/>
      <w:r w:rsidRPr="00397EB1">
        <w:rPr>
          <w:rFonts w:cs="Times New Roman"/>
          <w:szCs w:val="24"/>
        </w:rPr>
        <w:t>pok</w:t>
      </w:r>
      <w:proofErr w:type="spellEnd"/>
      <w:r w:rsidRPr="00397EB1">
        <w:rPr>
          <w:rFonts w:cs="Times New Roman"/>
          <w:szCs w:val="24"/>
        </w:rPr>
        <w:t xml:space="preserve">. DRAGANIĆ MIRE, nasljednik DRAGANIĆ GORAN, OIB: 31161140815, </w:t>
      </w:r>
      <w:proofErr w:type="spellStart"/>
      <w:r w:rsidRPr="00397EB1">
        <w:rPr>
          <w:rFonts w:cs="Times New Roman"/>
          <w:color w:val="000000"/>
          <w:szCs w:val="24"/>
        </w:rPr>
        <w:t>Starčevićeva</w:t>
      </w:r>
      <w:proofErr w:type="spellEnd"/>
      <w:r w:rsidRPr="00397EB1">
        <w:rPr>
          <w:rFonts w:cs="Times New Roman"/>
          <w:color w:val="000000"/>
          <w:szCs w:val="24"/>
        </w:rPr>
        <w:t xml:space="preserve"> 32</w:t>
      </w:r>
      <w:r w:rsidRPr="00397EB1">
        <w:rPr>
          <w:rFonts w:eastAsia="Times New Roman" w:cs="Times New Roman"/>
          <w:szCs w:val="24"/>
          <w:lang w:eastAsia="hr-HR"/>
        </w:rPr>
        <w:t xml:space="preserve">, Split, prijavili tražbinu u iznosu od </w:t>
      </w:r>
      <w:r w:rsidRPr="00397EB1">
        <w:rPr>
          <w:rFonts w:cs="Times New Roman"/>
          <w:color w:val="000000"/>
          <w:szCs w:val="24"/>
        </w:rPr>
        <w:t>66.117,23 kn, iz osnova ugovora o radu, kolektivnog ugovora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DRAŽIĆ-BALOV ŽELJKA, OIB: 43636745350, </w:t>
      </w:r>
      <w:r w:rsidRPr="00397EB1">
        <w:rPr>
          <w:rFonts w:cs="Times New Roman"/>
          <w:color w:val="000000"/>
          <w:szCs w:val="24"/>
        </w:rPr>
        <w:t>Domovinskog rata 1B, Solin</w:t>
      </w:r>
      <w:r w:rsidRPr="00397EB1">
        <w:rPr>
          <w:rFonts w:eastAsia="Times New Roman" w:cs="Times New Roman"/>
          <w:szCs w:val="24"/>
          <w:lang w:eastAsia="hr-HR"/>
        </w:rPr>
        <w:t xml:space="preserve">, prijavila tražbinu u iznosu od </w:t>
      </w:r>
      <w:r w:rsidRPr="00397EB1">
        <w:rPr>
          <w:rFonts w:cs="Times New Roman"/>
          <w:color w:val="000000"/>
          <w:szCs w:val="24"/>
        </w:rPr>
        <w:t>21.305,07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DRNAS ŽELJKO, OIB: 67008236942, </w:t>
      </w:r>
      <w:r w:rsidRPr="00397EB1">
        <w:rPr>
          <w:rFonts w:cs="Times New Roman"/>
          <w:color w:val="000000"/>
          <w:szCs w:val="24"/>
        </w:rPr>
        <w:t xml:space="preserve">Don P. </w:t>
      </w:r>
      <w:proofErr w:type="spellStart"/>
      <w:r w:rsidRPr="00397EB1">
        <w:rPr>
          <w:rFonts w:cs="Times New Roman"/>
          <w:color w:val="000000"/>
          <w:szCs w:val="24"/>
        </w:rPr>
        <w:t>Peroša</w:t>
      </w:r>
      <w:proofErr w:type="spellEnd"/>
      <w:r w:rsidRPr="00397EB1">
        <w:rPr>
          <w:rFonts w:cs="Times New Roman"/>
          <w:color w:val="000000"/>
          <w:szCs w:val="24"/>
        </w:rPr>
        <w:t xml:space="preserve"> 25, Solin</w:t>
      </w:r>
      <w:r w:rsidRPr="00397EB1">
        <w:rPr>
          <w:rFonts w:eastAsia="Times New Roman" w:cs="Times New Roman"/>
          <w:szCs w:val="24"/>
          <w:lang w:eastAsia="hr-HR"/>
        </w:rPr>
        <w:t xml:space="preserve">, prijavio tražbinu u iznosu od </w:t>
      </w:r>
      <w:r w:rsidRPr="00397EB1">
        <w:rPr>
          <w:rFonts w:cs="Times New Roman"/>
          <w:color w:val="000000"/>
          <w:szCs w:val="24"/>
        </w:rPr>
        <w:t>41.309,27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ERCEGOVIĆ IVANA, OIB: 95523807244, </w:t>
      </w:r>
      <w:r w:rsidRPr="00397EB1">
        <w:rPr>
          <w:rFonts w:cs="Times New Roman"/>
          <w:color w:val="000000"/>
          <w:szCs w:val="24"/>
        </w:rPr>
        <w:t>Jadranska 21, Rogoznica</w:t>
      </w:r>
      <w:r w:rsidRPr="00397EB1">
        <w:rPr>
          <w:rFonts w:eastAsia="Times New Roman" w:cs="Times New Roman"/>
          <w:szCs w:val="24"/>
          <w:lang w:eastAsia="hr-HR"/>
        </w:rPr>
        <w:t xml:space="preserve">, prijavila tražbinu u iznosu od </w:t>
      </w:r>
      <w:r w:rsidRPr="00397EB1">
        <w:rPr>
          <w:rFonts w:cs="Times New Roman"/>
          <w:color w:val="000000"/>
          <w:szCs w:val="24"/>
        </w:rPr>
        <w:t>520,43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FUNČIĆ SANDRA, OIB: 83736967161, </w:t>
      </w:r>
      <w:r w:rsidRPr="00397EB1">
        <w:rPr>
          <w:rFonts w:eastAsia="Times New Roman" w:cs="Times New Roman"/>
          <w:szCs w:val="24"/>
          <w:lang w:eastAsia="hr-HR"/>
        </w:rPr>
        <w:t xml:space="preserve">Franje Tuđmana 395, K. </w:t>
      </w:r>
      <w:proofErr w:type="spellStart"/>
      <w:r w:rsidRPr="00397EB1">
        <w:rPr>
          <w:rFonts w:eastAsia="Times New Roman" w:cs="Times New Roman"/>
          <w:szCs w:val="24"/>
          <w:lang w:eastAsia="hr-HR"/>
        </w:rPr>
        <w:t>Kambelovac</w:t>
      </w:r>
      <w:proofErr w:type="spellEnd"/>
      <w:r w:rsidRPr="00397EB1">
        <w:rPr>
          <w:rFonts w:eastAsia="Times New Roman" w:cs="Times New Roman"/>
          <w:szCs w:val="24"/>
          <w:lang w:eastAsia="hr-HR"/>
        </w:rPr>
        <w:t xml:space="preserve">, prijavila tražbinu u iznosu od </w:t>
      </w:r>
      <w:r w:rsidRPr="00397EB1">
        <w:rPr>
          <w:rFonts w:cs="Times New Roman"/>
          <w:color w:val="000000"/>
          <w:szCs w:val="24"/>
        </w:rPr>
        <w:t>13.433,25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GABRIĆ DUJE, OIB: 42864081359, </w:t>
      </w:r>
      <w:proofErr w:type="spellStart"/>
      <w:r w:rsidRPr="00397EB1">
        <w:rPr>
          <w:rFonts w:eastAsia="Times New Roman" w:cs="Times New Roman"/>
          <w:szCs w:val="24"/>
          <w:lang w:eastAsia="hr-HR"/>
        </w:rPr>
        <w:t>Jurja</w:t>
      </w:r>
      <w:proofErr w:type="spellEnd"/>
      <w:r w:rsidRPr="00397EB1"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 w:rsidRPr="00397EB1">
        <w:rPr>
          <w:rFonts w:eastAsia="Times New Roman" w:cs="Times New Roman"/>
          <w:szCs w:val="24"/>
          <w:lang w:eastAsia="hr-HR"/>
        </w:rPr>
        <w:t>Šižgorića</w:t>
      </w:r>
      <w:proofErr w:type="spellEnd"/>
      <w:r w:rsidRPr="00397EB1">
        <w:rPr>
          <w:rFonts w:eastAsia="Times New Roman" w:cs="Times New Roman"/>
          <w:szCs w:val="24"/>
          <w:lang w:eastAsia="hr-HR"/>
        </w:rPr>
        <w:t xml:space="preserve"> 11, Split, prijavio tražbinu u iznosu od </w:t>
      </w:r>
      <w:r w:rsidRPr="00397EB1">
        <w:rPr>
          <w:rFonts w:cs="Times New Roman"/>
          <w:color w:val="000000"/>
          <w:szCs w:val="24"/>
        </w:rPr>
        <w:t>23.629,20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GABRIĆ MIRJANA, OIB: 83992360403, </w:t>
      </w:r>
      <w:proofErr w:type="spellStart"/>
      <w:r w:rsidRPr="00397EB1">
        <w:rPr>
          <w:rFonts w:eastAsia="Times New Roman" w:cs="Times New Roman"/>
          <w:szCs w:val="24"/>
          <w:lang w:eastAsia="hr-HR"/>
        </w:rPr>
        <w:t>Jurja</w:t>
      </w:r>
      <w:proofErr w:type="spellEnd"/>
      <w:r w:rsidRPr="00397EB1"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 w:rsidRPr="00397EB1">
        <w:rPr>
          <w:rFonts w:eastAsia="Times New Roman" w:cs="Times New Roman"/>
          <w:szCs w:val="24"/>
          <w:lang w:eastAsia="hr-HR"/>
        </w:rPr>
        <w:t>Šižgorića</w:t>
      </w:r>
      <w:proofErr w:type="spellEnd"/>
      <w:r w:rsidRPr="00397EB1">
        <w:rPr>
          <w:rFonts w:eastAsia="Times New Roman" w:cs="Times New Roman"/>
          <w:szCs w:val="24"/>
          <w:lang w:eastAsia="hr-HR"/>
        </w:rPr>
        <w:t xml:space="preserve"> 11, Split, prijavila tražbinu u iznosu od </w:t>
      </w:r>
      <w:r w:rsidRPr="00397EB1">
        <w:rPr>
          <w:rFonts w:cs="Times New Roman"/>
          <w:color w:val="000000"/>
          <w:szCs w:val="24"/>
        </w:rPr>
        <w:t>229.611,88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GOLEŠ RANKA, OIB: 42270072176, </w:t>
      </w:r>
      <w:proofErr w:type="spellStart"/>
      <w:r w:rsidRPr="00397EB1">
        <w:rPr>
          <w:rFonts w:eastAsia="Times New Roman" w:cs="Times New Roman"/>
          <w:szCs w:val="24"/>
          <w:lang w:eastAsia="hr-HR"/>
        </w:rPr>
        <w:t>Pojišanska</w:t>
      </w:r>
      <w:proofErr w:type="spellEnd"/>
      <w:r w:rsidRPr="00397EB1">
        <w:rPr>
          <w:rFonts w:eastAsia="Times New Roman" w:cs="Times New Roman"/>
          <w:szCs w:val="24"/>
          <w:lang w:eastAsia="hr-HR"/>
        </w:rPr>
        <w:t xml:space="preserve"> 25, Split, prijavila tražbinu u iznosu od </w:t>
      </w:r>
      <w:r w:rsidRPr="00397EB1">
        <w:rPr>
          <w:rFonts w:cs="Times New Roman"/>
          <w:color w:val="000000"/>
          <w:szCs w:val="24"/>
        </w:rPr>
        <w:t>66.776,32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GRČIĆ MARKO, OIB: 68442360777, </w:t>
      </w:r>
      <w:r w:rsidRPr="00397EB1">
        <w:rPr>
          <w:rFonts w:eastAsia="Times New Roman" w:cs="Times New Roman"/>
          <w:szCs w:val="24"/>
          <w:lang w:eastAsia="hr-HR"/>
        </w:rPr>
        <w:t xml:space="preserve">Prisoje 119, </w:t>
      </w:r>
      <w:proofErr w:type="spellStart"/>
      <w:r w:rsidRPr="00397EB1">
        <w:rPr>
          <w:rFonts w:eastAsia="Times New Roman" w:cs="Times New Roman"/>
          <w:szCs w:val="24"/>
          <w:lang w:eastAsia="hr-HR"/>
        </w:rPr>
        <w:t>Dicmo</w:t>
      </w:r>
      <w:proofErr w:type="spellEnd"/>
      <w:r w:rsidRPr="00397EB1">
        <w:rPr>
          <w:rFonts w:eastAsia="Times New Roman" w:cs="Times New Roman"/>
          <w:szCs w:val="24"/>
          <w:lang w:eastAsia="hr-HR"/>
        </w:rPr>
        <w:t xml:space="preserve">, prijavio tražbinu u iznosu od </w:t>
      </w:r>
      <w:r w:rsidRPr="00397EB1">
        <w:rPr>
          <w:rFonts w:cs="Times New Roman"/>
          <w:color w:val="000000"/>
          <w:szCs w:val="24"/>
        </w:rPr>
        <w:t>17.374,81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GRČIĆ TONČI, OIB: 31336712702, </w:t>
      </w:r>
      <w:proofErr w:type="spellStart"/>
      <w:r w:rsidRPr="00397EB1">
        <w:rPr>
          <w:rFonts w:eastAsia="Times New Roman" w:cs="Times New Roman"/>
          <w:szCs w:val="24"/>
          <w:lang w:eastAsia="hr-HR"/>
        </w:rPr>
        <w:t>Washingtonova</w:t>
      </w:r>
      <w:proofErr w:type="spellEnd"/>
      <w:r w:rsidRPr="00397EB1">
        <w:rPr>
          <w:rFonts w:eastAsia="Times New Roman" w:cs="Times New Roman"/>
          <w:szCs w:val="24"/>
          <w:lang w:eastAsia="hr-HR"/>
        </w:rPr>
        <w:t xml:space="preserve"> 4, Split, prijavio tražbinu u iznosu od </w:t>
      </w:r>
      <w:r w:rsidRPr="00397EB1">
        <w:rPr>
          <w:rFonts w:cs="Times New Roman"/>
          <w:color w:val="000000"/>
          <w:szCs w:val="24"/>
        </w:rPr>
        <w:t>116.164,95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GRČIĆ TONI, OIB: 18850237678, </w:t>
      </w:r>
      <w:proofErr w:type="spellStart"/>
      <w:r w:rsidRPr="00397EB1">
        <w:rPr>
          <w:rFonts w:eastAsia="Times New Roman" w:cs="Times New Roman"/>
          <w:szCs w:val="24"/>
          <w:lang w:eastAsia="hr-HR"/>
        </w:rPr>
        <w:t>Washingtonova</w:t>
      </w:r>
      <w:proofErr w:type="spellEnd"/>
      <w:r w:rsidRPr="00397EB1">
        <w:rPr>
          <w:rFonts w:eastAsia="Times New Roman" w:cs="Times New Roman"/>
          <w:szCs w:val="24"/>
          <w:lang w:eastAsia="hr-HR"/>
        </w:rPr>
        <w:t xml:space="preserve"> 4, Split, prijavio tražbinu u iznosu od </w:t>
      </w:r>
      <w:r w:rsidRPr="00397EB1">
        <w:rPr>
          <w:rFonts w:cs="Times New Roman"/>
          <w:color w:val="000000"/>
          <w:szCs w:val="24"/>
        </w:rPr>
        <w:t>52.763,95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IPAVEC LIDIJA, OIB: 60963459041, </w:t>
      </w:r>
      <w:r w:rsidRPr="00397EB1">
        <w:rPr>
          <w:rFonts w:cs="Times New Roman"/>
          <w:color w:val="000000"/>
          <w:szCs w:val="24"/>
        </w:rPr>
        <w:t>Velebitska 16</w:t>
      </w:r>
      <w:r w:rsidRPr="00397EB1">
        <w:rPr>
          <w:rFonts w:eastAsia="Times New Roman" w:cs="Times New Roman"/>
          <w:szCs w:val="24"/>
          <w:lang w:eastAsia="hr-HR"/>
        </w:rPr>
        <w:t xml:space="preserve">, Split, prijavila tražbinu u iznosu od </w:t>
      </w:r>
      <w:r w:rsidRPr="00397EB1">
        <w:rPr>
          <w:rFonts w:cs="Times New Roman"/>
          <w:color w:val="000000"/>
          <w:szCs w:val="24"/>
        </w:rPr>
        <w:t>114.427,48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JOVIĆ MILAN, OIB: 18488279836, </w:t>
      </w:r>
      <w:r w:rsidRPr="00397EB1">
        <w:rPr>
          <w:rFonts w:cs="Times New Roman"/>
          <w:color w:val="000000"/>
          <w:szCs w:val="24"/>
        </w:rPr>
        <w:t>Tolstojeva 37</w:t>
      </w:r>
      <w:r w:rsidRPr="00397EB1">
        <w:rPr>
          <w:rFonts w:eastAsia="Times New Roman" w:cs="Times New Roman"/>
          <w:szCs w:val="24"/>
          <w:lang w:eastAsia="hr-HR"/>
        </w:rPr>
        <w:t xml:space="preserve">, Split, prijavio tražbinu u iznosu od </w:t>
      </w:r>
      <w:r w:rsidRPr="00397EB1">
        <w:rPr>
          <w:rFonts w:cs="Times New Roman"/>
          <w:color w:val="000000"/>
          <w:szCs w:val="24"/>
        </w:rPr>
        <w:t>2.422,84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 w:val="20"/>
          <w:szCs w:val="20"/>
        </w:rPr>
        <w:t>JUKICA JAGODA</w:t>
      </w:r>
      <w:r w:rsidRPr="00397EB1">
        <w:rPr>
          <w:rFonts w:cs="Times New Roman"/>
          <w:szCs w:val="24"/>
        </w:rPr>
        <w:t xml:space="preserve">, OIB: </w:t>
      </w:r>
      <w:r w:rsidRPr="00397EB1">
        <w:rPr>
          <w:rFonts w:cs="Times New Roman"/>
          <w:sz w:val="20"/>
          <w:szCs w:val="20"/>
        </w:rPr>
        <w:t>02162254380</w:t>
      </w:r>
      <w:r w:rsidRPr="00397EB1">
        <w:rPr>
          <w:rFonts w:cs="Times New Roman"/>
          <w:szCs w:val="24"/>
        </w:rPr>
        <w:t xml:space="preserve">, </w:t>
      </w:r>
      <w:proofErr w:type="spellStart"/>
      <w:r w:rsidRPr="00397EB1">
        <w:rPr>
          <w:rFonts w:cs="Times New Roman"/>
          <w:color w:val="000000"/>
          <w:sz w:val="20"/>
          <w:szCs w:val="20"/>
        </w:rPr>
        <w:t>Mosećka</w:t>
      </w:r>
      <w:proofErr w:type="spellEnd"/>
      <w:r w:rsidRPr="00397EB1">
        <w:rPr>
          <w:rFonts w:cs="Times New Roman"/>
          <w:color w:val="000000"/>
          <w:sz w:val="20"/>
          <w:szCs w:val="20"/>
        </w:rPr>
        <w:t xml:space="preserve"> 38D</w:t>
      </w:r>
      <w:r w:rsidRPr="00397EB1">
        <w:rPr>
          <w:rFonts w:cs="Times New Roman"/>
          <w:color w:val="000000"/>
          <w:szCs w:val="24"/>
        </w:rPr>
        <w:t>, Solin</w:t>
      </w:r>
      <w:r w:rsidRPr="00397EB1">
        <w:rPr>
          <w:rFonts w:eastAsia="Times New Roman" w:cs="Times New Roman"/>
          <w:szCs w:val="24"/>
          <w:lang w:eastAsia="hr-HR"/>
        </w:rPr>
        <w:t xml:space="preserve">, prijavila tražbinu u iznosu od </w:t>
      </w:r>
      <w:r w:rsidRPr="00397EB1">
        <w:rPr>
          <w:rFonts w:cs="Times New Roman"/>
          <w:color w:val="000000"/>
          <w:szCs w:val="24"/>
        </w:rPr>
        <w:t>66.624,52</w:t>
      </w:r>
      <w:r w:rsidRPr="00397EB1">
        <w:rPr>
          <w:rFonts w:cs="Times New Roman"/>
          <w:color w:val="000000"/>
          <w:sz w:val="20"/>
          <w:szCs w:val="20"/>
        </w:rPr>
        <w:t xml:space="preserve"> </w:t>
      </w:r>
      <w:r w:rsidRPr="00397EB1">
        <w:rPr>
          <w:rFonts w:cs="Times New Roman"/>
          <w:color w:val="000000"/>
          <w:szCs w:val="24"/>
        </w:rPr>
        <w:t>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KARBONINI JULIJANA, OIB: 39109287646, </w:t>
      </w:r>
      <w:r w:rsidRPr="00397EB1">
        <w:rPr>
          <w:rFonts w:cs="Times New Roman"/>
          <w:color w:val="000000"/>
          <w:szCs w:val="24"/>
        </w:rPr>
        <w:t xml:space="preserve">Put </w:t>
      </w:r>
      <w:proofErr w:type="spellStart"/>
      <w:r w:rsidRPr="00397EB1">
        <w:rPr>
          <w:rFonts w:cs="Times New Roman"/>
          <w:color w:val="000000"/>
          <w:szCs w:val="24"/>
        </w:rPr>
        <w:t>Skalica</w:t>
      </w:r>
      <w:proofErr w:type="spellEnd"/>
      <w:r w:rsidRPr="00397EB1">
        <w:rPr>
          <w:rFonts w:cs="Times New Roman"/>
          <w:color w:val="000000"/>
          <w:szCs w:val="24"/>
        </w:rPr>
        <w:t xml:space="preserve"> 25</w:t>
      </w:r>
      <w:r w:rsidRPr="00397EB1">
        <w:rPr>
          <w:rFonts w:eastAsia="Times New Roman" w:cs="Times New Roman"/>
          <w:szCs w:val="24"/>
          <w:lang w:eastAsia="hr-HR"/>
        </w:rPr>
        <w:t xml:space="preserve">, Split, prijavila tražbinu u iznosu od </w:t>
      </w:r>
      <w:r w:rsidRPr="00397EB1">
        <w:rPr>
          <w:rFonts w:cs="Times New Roman"/>
          <w:color w:val="000000"/>
          <w:szCs w:val="24"/>
        </w:rPr>
        <w:t>112.515,23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KARBONINI VINKO, OIB: 17978274230, </w:t>
      </w:r>
      <w:r w:rsidRPr="00397EB1">
        <w:rPr>
          <w:rFonts w:cs="Times New Roman"/>
          <w:color w:val="000000"/>
          <w:szCs w:val="24"/>
        </w:rPr>
        <w:t xml:space="preserve">Put </w:t>
      </w:r>
      <w:proofErr w:type="spellStart"/>
      <w:r w:rsidRPr="00397EB1">
        <w:rPr>
          <w:rFonts w:cs="Times New Roman"/>
          <w:color w:val="000000"/>
          <w:szCs w:val="24"/>
        </w:rPr>
        <w:t>Skalica</w:t>
      </w:r>
      <w:proofErr w:type="spellEnd"/>
      <w:r w:rsidRPr="00397EB1">
        <w:rPr>
          <w:rFonts w:cs="Times New Roman"/>
          <w:color w:val="000000"/>
          <w:szCs w:val="24"/>
        </w:rPr>
        <w:t xml:space="preserve"> 25</w:t>
      </w:r>
      <w:r w:rsidRPr="00397EB1">
        <w:rPr>
          <w:rFonts w:eastAsia="Times New Roman" w:cs="Times New Roman"/>
          <w:szCs w:val="24"/>
          <w:lang w:eastAsia="hr-HR"/>
        </w:rPr>
        <w:t xml:space="preserve">, Split, prijavio tražbinu u iznosu od </w:t>
      </w:r>
      <w:r w:rsidRPr="00397EB1">
        <w:rPr>
          <w:rFonts w:cs="Times New Roman"/>
          <w:color w:val="000000"/>
          <w:szCs w:val="24"/>
        </w:rPr>
        <w:t>7.109,62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KARDUM JAKOV, OIB: 60439705799, </w:t>
      </w:r>
      <w:proofErr w:type="spellStart"/>
      <w:r w:rsidRPr="00397EB1">
        <w:rPr>
          <w:rFonts w:cs="Times New Roman"/>
          <w:color w:val="000000"/>
          <w:szCs w:val="24"/>
        </w:rPr>
        <w:t>Ramljane</w:t>
      </w:r>
      <w:proofErr w:type="spellEnd"/>
      <w:r w:rsidRPr="00397EB1">
        <w:rPr>
          <w:rFonts w:cs="Times New Roman"/>
          <w:color w:val="000000"/>
          <w:szCs w:val="24"/>
        </w:rPr>
        <w:t xml:space="preserve">, </w:t>
      </w:r>
      <w:proofErr w:type="spellStart"/>
      <w:r w:rsidRPr="00397EB1">
        <w:rPr>
          <w:rFonts w:cs="Times New Roman"/>
          <w:color w:val="000000"/>
          <w:szCs w:val="24"/>
        </w:rPr>
        <w:t>Muć</w:t>
      </w:r>
      <w:proofErr w:type="spellEnd"/>
      <w:r w:rsidRPr="00397EB1">
        <w:rPr>
          <w:rFonts w:cs="Times New Roman"/>
          <w:color w:val="000000"/>
          <w:szCs w:val="24"/>
        </w:rPr>
        <w:t xml:space="preserve"> Donji</w:t>
      </w:r>
      <w:r w:rsidRPr="00397EB1">
        <w:rPr>
          <w:rFonts w:eastAsia="Times New Roman" w:cs="Times New Roman"/>
          <w:szCs w:val="24"/>
          <w:lang w:eastAsia="hr-HR"/>
        </w:rPr>
        <w:t xml:space="preserve">, prijavio tražbinu u iznosu od </w:t>
      </w:r>
      <w:r w:rsidRPr="00397EB1">
        <w:rPr>
          <w:rFonts w:cs="Times New Roman"/>
          <w:color w:val="000000"/>
          <w:szCs w:val="24"/>
        </w:rPr>
        <w:t>7.109,62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lastRenderedPageBreak/>
        <w:t xml:space="preserve">KNEZOVIĆ IVANKA, OIB: 47253388661, </w:t>
      </w:r>
      <w:proofErr w:type="spellStart"/>
      <w:r w:rsidRPr="00397EB1">
        <w:rPr>
          <w:rFonts w:cs="Times New Roman"/>
          <w:color w:val="000000"/>
          <w:szCs w:val="24"/>
        </w:rPr>
        <w:t>Pujanke</w:t>
      </w:r>
      <w:proofErr w:type="spellEnd"/>
      <w:r w:rsidRPr="00397EB1">
        <w:rPr>
          <w:rFonts w:cs="Times New Roman"/>
          <w:color w:val="000000"/>
          <w:szCs w:val="24"/>
        </w:rPr>
        <w:t xml:space="preserve"> 13</w:t>
      </w:r>
      <w:r w:rsidRPr="00397EB1">
        <w:rPr>
          <w:rFonts w:eastAsia="Times New Roman" w:cs="Times New Roman"/>
          <w:szCs w:val="24"/>
          <w:lang w:eastAsia="hr-HR"/>
        </w:rPr>
        <w:t xml:space="preserve">, Split, prijavila tražbinu u iznosu od </w:t>
      </w:r>
      <w:r w:rsidRPr="00397EB1">
        <w:rPr>
          <w:rFonts w:cs="Times New Roman"/>
          <w:color w:val="000000"/>
          <w:szCs w:val="24"/>
        </w:rPr>
        <w:t>47.085,35 kn, iz osnova ugovora o radu, kolektivnog ugovora.</w:t>
      </w:r>
    </w:p>
    <w:p w:rsidRPr="00397EB1" w:rsidR="0022102B" w:rsidP="0022102B" w:rsidRDefault="0022102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KRKA IRENA, OIB: 06191389835, </w:t>
      </w:r>
      <w:r w:rsidRPr="00397EB1">
        <w:rPr>
          <w:rFonts w:cs="Times New Roman"/>
          <w:color w:val="000000"/>
          <w:szCs w:val="24"/>
        </w:rPr>
        <w:t>Marina Držića 17, Solin</w:t>
      </w:r>
      <w:r w:rsidRPr="00397EB1">
        <w:rPr>
          <w:rFonts w:eastAsia="Times New Roman" w:cs="Times New Roman"/>
          <w:szCs w:val="24"/>
          <w:lang w:eastAsia="hr-HR"/>
        </w:rPr>
        <w:t xml:space="preserve">, prijavila tražbinu u iznosu od </w:t>
      </w:r>
      <w:r w:rsidRPr="00397EB1">
        <w:rPr>
          <w:rFonts w:cs="Times New Roman"/>
          <w:color w:val="000000"/>
          <w:szCs w:val="24"/>
        </w:rPr>
        <w:t>79.788,66 kn, iz osnova ugovora o radu, kolektivnog ugovora.</w:t>
      </w:r>
    </w:p>
    <w:p w:rsidRPr="00397EB1" w:rsidR="00073977" w:rsidP="00073977" w:rsidRDefault="00824693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KURTOVIĆ ANTE, OIB: 08202495702, </w:t>
      </w:r>
      <w:r w:rsidRPr="00397EB1" w:rsidR="00073977">
        <w:rPr>
          <w:rFonts w:cs="Times New Roman"/>
          <w:color w:val="000000"/>
          <w:szCs w:val="24"/>
        </w:rPr>
        <w:t>Put Romana 5, Labin, Prgomet, prijavio tražbinu u iznosu od 72.503,57 kn, iz osnova ugovora o radu, kolektivnog ugovora.</w:t>
      </w:r>
    </w:p>
    <w:p w:rsidRPr="00397EB1" w:rsidR="00073977" w:rsidP="00073977" w:rsidRDefault="00073977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LOZINA ANDRO, OIB: 28510296918, </w:t>
      </w:r>
      <w:r w:rsidRPr="00397EB1">
        <w:rPr>
          <w:rFonts w:cs="Times New Roman"/>
          <w:color w:val="000000"/>
          <w:szCs w:val="24"/>
        </w:rPr>
        <w:t>Krbavska 9</w:t>
      </w:r>
      <w:r w:rsidRPr="00397EB1">
        <w:rPr>
          <w:rFonts w:eastAsia="Times New Roman" w:cs="Times New Roman"/>
          <w:szCs w:val="24"/>
          <w:lang w:eastAsia="hr-HR"/>
        </w:rPr>
        <w:t xml:space="preserve">, Split, prijavio tražbinu u iznosu od </w:t>
      </w:r>
      <w:r w:rsidRPr="00397EB1">
        <w:rPr>
          <w:rFonts w:cs="Times New Roman"/>
          <w:color w:val="000000"/>
          <w:szCs w:val="24"/>
        </w:rPr>
        <w:t>17.452,46 kn, iz osnova ugovora o radu, kolektivnog ugovora.</w:t>
      </w:r>
    </w:p>
    <w:p w:rsidRPr="00397EB1" w:rsidR="006B7F1D" w:rsidP="006B7F1D" w:rsidRDefault="006B7F1D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LOZINA BORIS, OIB: 15853818113, </w:t>
      </w:r>
      <w:r w:rsidRPr="00397EB1">
        <w:rPr>
          <w:rFonts w:cs="Times New Roman"/>
          <w:color w:val="000000"/>
          <w:szCs w:val="24"/>
        </w:rPr>
        <w:t>Krbavska 9</w:t>
      </w:r>
      <w:r w:rsidRPr="00397EB1">
        <w:rPr>
          <w:rFonts w:eastAsia="Times New Roman" w:cs="Times New Roman"/>
          <w:szCs w:val="24"/>
          <w:lang w:eastAsia="hr-HR"/>
        </w:rPr>
        <w:t xml:space="preserve">, Split, prijavio tražbinu u iznosu od </w:t>
      </w:r>
      <w:r w:rsidRPr="00397EB1">
        <w:rPr>
          <w:rFonts w:cs="Times New Roman"/>
          <w:color w:val="000000"/>
          <w:szCs w:val="24"/>
        </w:rPr>
        <w:t>63.224,90 kn, iz osnova ugovora o radu, kolektivnog ugovora.</w:t>
      </w:r>
    </w:p>
    <w:p w:rsidRPr="00397EB1" w:rsidR="006B7F1D" w:rsidP="006B7F1D" w:rsidRDefault="006B7F1D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MALINIĆ BORO, OIB: 36038068288, </w:t>
      </w:r>
      <w:proofErr w:type="spellStart"/>
      <w:r w:rsidRPr="00397EB1">
        <w:rPr>
          <w:rFonts w:cs="Times New Roman"/>
          <w:color w:val="000000"/>
          <w:szCs w:val="24"/>
        </w:rPr>
        <w:t>Pujanke</w:t>
      </w:r>
      <w:proofErr w:type="spellEnd"/>
      <w:r w:rsidRPr="00397EB1">
        <w:rPr>
          <w:rFonts w:cs="Times New Roman"/>
          <w:color w:val="000000"/>
          <w:szCs w:val="24"/>
        </w:rPr>
        <w:t xml:space="preserve"> 79</w:t>
      </w:r>
      <w:r w:rsidRPr="00397EB1">
        <w:rPr>
          <w:rFonts w:eastAsia="Times New Roman" w:cs="Times New Roman"/>
          <w:szCs w:val="24"/>
          <w:lang w:eastAsia="hr-HR"/>
        </w:rPr>
        <w:t xml:space="preserve">, Split, prijavio tražbinu u iznosu od </w:t>
      </w:r>
      <w:r w:rsidRPr="00397EB1" w:rsidR="00703C56">
        <w:rPr>
          <w:rFonts w:cs="Times New Roman"/>
          <w:color w:val="000000"/>
          <w:szCs w:val="24"/>
        </w:rPr>
        <w:t xml:space="preserve">104.048,49 </w:t>
      </w:r>
      <w:r w:rsidRPr="00397EB1">
        <w:rPr>
          <w:rFonts w:cs="Times New Roman"/>
          <w:color w:val="000000"/>
          <w:szCs w:val="24"/>
        </w:rPr>
        <w:t>kn, iz osnova ugovora o radu, kolektivnog ugovora.</w:t>
      </w:r>
    </w:p>
    <w:p w:rsidRPr="00397EB1" w:rsidR="00703C56" w:rsidP="00703C56" w:rsidRDefault="00703C56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MARINOVIĆ MATE, OIB: 48317286337, </w:t>
      </w:r>
      <w:r w:rsidRPr="00397EB1">
        <w:rPr>
          <w:rFonts w:cs="Times New Roman"/>
          <w:color w:val="000000"/>
          <w:szCs w:val="24"/>
        </w:rPr>
        <w:t>Kneza Mutimira 49, Stobreč</w:t>
      </w:r>
      <w:r w:rsidRPr="00397EB1">
        <w:rPr>
          <w:rFonts w:eastAsia="Times New Roman" w:cs="Times New Roman"/>
          <w:szCs w:val="24"/>
          <w:lang w:eastAsia="hr-HR"/>
        </w:rPr>
        <w:t xml:space="preserve">, prijavio tražbinu u iznosu od </w:t>
      </w:r>
      <w:r w:rsidRPr="00397EB1">
        <w:rPr>
          <w:rFonts w:cs="Times New Roman"/>
          <w:color w:val="000000"/>
          <w:szCs w:val="24"/>
        </w:rPr>
        <w:t>4.884,16 kn, iz osnova ugovora o radu, kolektivnog ugovora.</w:t>
      </w:r>
    </w:p>
    <w:p w:rsidRPr="00397EB1" w:rsidR="00703C56" w:rsidP="00703C56" w:rsidRDefault="00703C56">
      <w:pPr>
        <w:pStyle w:val="Odlomakpopisa"/>
        <w:ind w:left="1440"/>
        <w:rPr>
          <w:rFonts w:cs="Times New Roman"/>
          <w:szCs w:val="24"/>
        </w:rPr>
      </w:pPr>
    </w:p>
    <w:p w:rsidRPr="00397EB1" w:rsidR="00703C56" w:rsidP="00703C56" w:rsidRDefault="00703C56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MARKOVIĆ NEVENKA, OIB: 53537384378, </w:t>
      </w:r>
      <w:r w:rsidRPr="00397EB1" w:rsidR="006F3E9C">
        <w:rPr>
          <w:rFonts w:cs="Times New Roman"/>
          <w:color w:val="000000"/>
          <w:szCs w:val="24"/>
        </w:rPr>
        <w:t>Braće Radića 7, Solin</w:t>
      </w:r>
      <w:r w:rsidRPr="00397EB1">
        <w:rPr>
          <w:rFonts w:eastAsia="Times New Roman" w:cs="Times New Roman"/>
          <w:szCs w:val="24"/>
          <w:lang w:eastAsia="hr-HR"/>
        </w:rPr>
        <w:t>, prijavi</w:t>
      </w:r>
      <w:r w:rsidRPr="00397EB1" w:rsidR="006F3E9C">
        <w:rPr>
          <w:rFonts w:eastAsia="Times New Roman" w:cs="Times New Roman"/>
          <w:szCs w:val="24"/>
          <w:lang w:eastAsia="hr-HR"/>
        </w:rPr>
        <w:t>la</w:t>
      </w:r>
      <w:r w:rsidRPr="00397EB1">
        <w:rPr>
          <w:rFonts w:eastAsia="Times New Roman" w:cs="Times New Roman"/>
          <w:szCs w:val="24"/>
          <w:lang w:eastAsia="hr-HR"/>
        </w:rPr>
        <w:t xml:space="preserve"> tražbinu u iznosu od </w:t>
      </w:r>
      <w:r w:rsidRPr="00397EB1" w:rsidR="006F3E9C">
        <w:rPr>
          <w:rFonts w:cs="Times New Roman"/>
          <w:color w:val="000000"/>
          <w:szCs w:val="24"/>
        </w:rPr>
        <w:t>39.533,81</w:t>
      </w:r>
      <w:r w:rsidRPr="00397EB1">
        <w:rPr>
          <w:rFonts w:cs="Times New Roman"/>
          <w:color w:val="000000"/>
          <w:szCs w:val="24"/>
        </w:rPr>
        <w:t xml:space="preserve"> kn, iz osnova ugovora o radu, kolektivnog ugovora.</w:t>
      </w:r>
    </w:p>
    <w:p w:rsidRPr="00397EB1" w:rsidR="006F3E9C" w:rsidP="006F3E9C" w:rsidRDefault="006F3E9C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MATIJEVIĆ ANTE, OIB: 34146770341, </w:t>
      </w:r>
      <w:proofErr w:type="spellStart"/>
      <w:r w:rsidRPr="00397EB1">
        <w:rPr>
          <w:rFonts w:cs="Times New Roman"/>
          <w:color w:val="000000"/>
          <w:szCs w:val="24"/>
        </w:rPr>
        <w:t>Pujanke</w:t>
      </w:r>
      <w:proofErr w:type="spellEnd"/>
      <w:r w:rsidRPr="00397EB1">
        <w:rPr>
          <w:rFonts w:cs="Times New Roman"/>
          <w:color w:val="000000"/>
          <w:szCs w:val="24"/>
        </w:rPr>
        <w:t xml:space="preserve"> 31</w:t>
      </w:r>
      <w:r w:rsidRPr="00397EB1">
        <w:rPr>
          <w:rFonts w:eastAsia="Times New Roman" w:cs="Times New Roman"/>
          <w:szCs w:val="24"/>
          <w:lang w:eastAsia="hr-HR"/>
        </w:rPr>
        <w:t xml:space="preserve">, Split, prijavio tražbinu u iznosu od </w:t>
      </w:r>
      <w:r w:rsidRPr="00397EB1">
        <w:rPr>
          <w:rFonts w:cs="Times New Roman"/>
          <w:color w:val="000000"/>
          <w:szCs w:val="24"/>
        </w:rPr>
        <w:t>488,04 kn, iz osnova ugovora o radu, kolektivnog ugovora.</w:t>
      </w:r>
    </w:p>
    <w:p w:rsidRPr="00397EB1" w:rsidR="0037217F" w:rsidP="0037217F" w:rsidRDefault="0037217F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NINČEVIĆ ZORAN, OIB: 46853122827, </w:t>
      </w:r>
      <w:r w:rsidRPr="00397EB1">
        <w:rPr>
          <w:rFonts w:cs="Times New Roman"/>
          <w:color w:val="000000"/>
          <w:szCs w:val="24"/>
        </w:rPr>
        <w:t>Ninčevića gumno 22, Solin</w:t>
      </w:r>
      <w:r w:rsidRPr="00397EB1">
        <w:rPr>
          <w:rFonts w:eastAsia="Times New Roman" w:cs="Times New Roman"/>
          <w:szCs w:val="24"/>
          <w:lang w:eastAsia="hr-HR"/>
        </w:rPr>
        <w:t xml:space="preserve">, prijavio tražbinu u iznosu od </w:t>
      </w:r>
      <w:r w:rsidRPr="00397EB1">
        <w:rPr>
          <w:rFonts w:cs="Times New Roman"/>
          <w:color w:val="000000"/>
          <w:szCs w:val="24"/>
        </w:rPr>
        <w:t>36.031,89 kn, iz osnova ugovora o radu, kolektivnog ugovora.</w:t>
      </w:r>
    </w:p>
    <w:p w:rsidRPr="00397EB1" w:rsidR="0037217F" w:rsidP="0037217F" w:rsidRDefault="0037217F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PARAĆ BRANKA, OIB: 79799497066, </w:t>
      </w:r>
      <w:proofErr w:type="spellStart"/>
      <w:r w:rsidRPr="00397EB1">
        <w:rPr>
          <w:rFonts w:cs="Times New Roman"/>
          <w:color w:val="000000"/>
          <w:szCs w:val="24"/>
        </w:rPr>
        <w:t>Mosećka</w:t>
      </w:r>
      <w:proofErr w:type="spellEnd"/>
      <w:r w:rsidRPr="00397EB1">
        <w:rPr>
          <w:rFonts w:cs="Times New Roman"/>
          <w:color w:val="000000"/>
          <w:szCs w:val="24"/>
        </w:rPr>
        <w:t xml:space="preserve"> 133</w:t>
      </w:r>
      <w:r w:rsidRPr="00397EB1">
        <w:rPr>
          <w:rFonts w:eastAsia="Times New Roman" w:cs="Times New Roman"/>
          <w:szCs w:val="24"/>
          <w:lang w:eastAsia="hr-HR"/>
        </w:rPr>
        <w:t xml:space="preserve">, Split, prijavila tražbinu u iznosu od </w:t>
      </w:r>
      <w:r w:rsidR="00DB1487">
        <w:rPr>
          <w:rFonts w:cs="Times New Roman"/>
          <w:color w:val="000000"/>
          <w:szCs w:val="24"/>
        </w:rPr>
        <w:t>31.734,44</w:t>
      </w:r>
      <w:r w:rsidRPr="00397EB1">
        <w:rPr>
          <w:rFonts w:cs="Times New Roman"/>
          <w:color w:val="000000"/>
          <w:szCs w:val="24"/>
        </w:rPr>
        <w:t xml:space="preserve"> kn, iz osnova ugovora o radu, kolektivnog ugovora.</w:t>
      </w:r>
    </w:p>
    <w:p w:rsidRPr="00397EB1" w:rsidR="00E43BD7" w:rsidP="00E43BD7" w:rsidRDefault="00E43BD7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PARLOV LJUBO, OIB: 89948399873, </w:t>
      </w:r>
      <w:proofErr w:type="spellStart"/>
      <w:r w:rsidRPr="00397EB1">
        <w:rPr>
          <w:rFonts w:cs="Times New Roman"/>
          <w:color w:val="000000"/>
          <w:szCs w:val="24"/>
        </w:rPr>
        <w:t>Vrazova</w:t>
      </w:r>
      <w:proofErr w:type="spellEnd"/>
      <w:r w:rsidRPr="00397EB1">
        <w:rPr>
          <w:rFonts w:cs="Times New Roman"/>
          <w:color w:val="000000"/>
          <w:szCs w:val="24"/>
        </w:rPr>
        <w:t xml:space="preserve"> 29</w:t>
      </w:r>
      <w:r w:rsidRPr="00397EB1">
        <w:rPr>
          <w:rFonts w:eastAsia="Times New Roman" w:cs="Times New Roman"/>
          <w:szCs w:val="24"/>
          <w:lang w:eastAsia="hr-HR"/>
        </w:rPr>
        <w:t xml:space="preserve">, Split, prijavio tražbinu u iznosu od </w:t>
      </w:r>
      <w:r w:rsidRPr="00397EB1">
        <w:rPr>
          <w:rFonts w:cs="Times New Roman"/>
          <w:color w:val="000000"/>
          <w:szCs w:val="24"/>
        </w:rPr>
        <w:t>239,89 kn, iz osnova ugovora o radu, kolektivnog ugovora.</w:t>
      </w:r>
    </w:p>
    <w:p w:rsidRPr="00397EB1" w:rsidR="00F90164" w:rsidP="00F90164" w:rsidRDefault="00F90164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PERIČIĆ PREDRAG, OIB: 45032117576, </w:t>
      </w:r>
      <w:r w:rsidRPr="00397EB1">
        <w:rPr>
          <w:rFonts w:cs="Times New Roman"/>
          <w:color w:val="000000"/>
          <w:szCs w:val="24"/>
        </w:rPr>
        <w:t>Petrića 11</w:t>
      </w:r>
      <w:r w:rsidRPr="00397EB1">
        <w:rPr>
          <w:rFonts w:eastAsia="Times New Roman" w:cs="Times New Roman"/>
          <w:szCs w:val="24"/>
          <w:lang w:eastAsia="hr-HR"/>
        </w:rPr>
        <w:t xml:space="preserve">, Split, prijavio tražbinu u iznosu od </w:t>
      </w:r>
      <w:r w:rsidRPr="00397EB1" w:rsidR="00E54C85">
        <w:rPr>
          <w:rFonts w:cs="Times New Roman"/>
          <w:color w:val="000000"/>
          <w:szCs w:val="24"/>
        </w:rPr>
        <w:t xml:space="preserve">35.804,72 </w:t>
      </w:r>
      <w:r w:rsidRPr="00397EB1">
        <w:rPr>
          <w:rFonts w:cs="Times New Roman"/>
          <w:color w:val="000000"/>
          <w:szCs w:val="24"/>
        </w:rPr>
        <w:t>kn, iz osnova ugovora o radu, kolektivnog ugovora.</w:t>
      </w:r>
    </w:p>
    <w:p w:rsidRPr="00397EB1" w:rsidR="00E54C85" w:rsidP="00E54C85" w:rsidRDefault="00E54C85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PERIŠIĆ MIRKO, OIB: 02757302716, </w:t>
      </w:r>
      <w:proofErr w:type="spellStart"/>
      <w:r w:rsidRPr="00397EB1">
        <w:rPr>
          <w:rFonts w:cs="Times New Roman"/>
          <w:color w:val="000000"/>
          <w:szCs w:val="24"/>
        </w:rPr>
        <w:t>Jurja</w:t>
      </w:r>
      <w:proofErr w:type="spellEnd"/>
      <w:r w:rsidRPr="00397EB1">
        <w:rPr>
          <w:rFonts w:cs="Times New Roman"/>
          <w:color w:val="000000"/>
          <w:szCs w:val="24"/>
        </w:rPr>
        <w:t xml:space="preserve"> </w:t>
      </w:r>
      <w:proofErr w:type="spellStart"/>
      <w:r w:rsidRPr="00397EB1">
        <w:rPr>
          <w:rFonts w:cs="Times New Roman"/>
          <w:color w:val="000000"/>
          <w:szCs w:val="24"/>
        </w:rPr>
        <w:t>Šižgorića</w:t>
      </w:r>
      <w:proofErr w:type="spellEnd"/>
      <w:r w:rsidRPr="00397EB1">
        <w:rPr>
          <w:rFonts w:cs="Times New Roman"/>
          <w:color w:val="000000"/>
          <w:szCs w:val="24"/>
        </w:rPr>
        <w:t xml:space="preserve"> 7</w:t>
      </w:r>
      <w:r w:rsidRPr="00397EB1">
        <w:rPr>
          <w:rFonts w:eastAsia="Times New Roman" w:cs="Times New Roman"/>
          <w:szCs w:val="24"/>
          <w:lang w:eastAsia="hr-HR"/>
        </w:rPr>
        <w:t xml:space="preserve">, Split, prijavio tražbinu u iznosu od </w:t>
      </w:r>
      <w:r w:rsidRPr="00397EB1">
        <w:rPr>
          <w:rFonts w:cs="Times New Roman"/>
          <w:color w:val="000000"/>
          <w:szCs w:val="24"/>
        </w:rPr>
        <w:t>1.499,06 kn, iz osnova ugovora o radu, kolektivnog ugovora.</w:t>
      </w:r>
    </w:p>
    <w:p w:rsidRPr="00397EB1" w:rsidR="0037217F" w:rsidP="0037217F" w:rsidRDefault="00E54C85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PERKOVIĆ JULIJA, OIB: </w:t>
      </w:r>
      <w:r w:rsidRPr="00397EB1" w:rsidR="0005447D">
        <w:rPr>
          <w:rFonts w:cs="Times New Roman"/>
          <w:szCs w:val="24"/>
        </w:rPr>
        <w:t>61069566623</w:t>
      </w:r>
      <w:r w:rsidRPr="00397EB1">
        <w:rPr>
          <w:rFonts w:cs="Times New Roman"/>
          <w:szCs w:val="24"/>
        </w:rPr>
        <w:t xml:space="preserve">, </w:t>
      </w:r>
      <w:r w:rsidRPr="00397EB1" w:rsidR="0005447D">
        <w:rPr>
          <w:rFonts w:cs="Times New Roman"/>
          <w:color w:val="000000"/>
          <w:szCs w:val="24"/>
        </w:rPr>
        <w:t>A. Mihanovića 31/A,</w:t>
      </w:r>
      <w:r w:rsidRPr="00397EB1">
        <w:rPr>
          <w:rFonts w:eastAsia="Times New Roman" w:cs="Times New Roman"/>
          <w:szCs w:val="24"/>
          <w:lang w:eastAsia="hr-HR"/>
        </w:rPr>
        <w:t xml:space="preserve"> Split, prijavila tražbinu u iznosu od </w:t>
      </w:r>
      <w:r w:rsidRPr="00397EB1" w:rsidR="0005447D">
        <w:rPr>
          <w:rFonts w:cs="Times New Roman"/>
          <w:color w:val="000000"/>
          <w:szCs w:val="24"/>
        </w:rPr>
        <w:t xml:space="preserve">238.420,24 </w:t>
      </w:r>
      <w:r w:rsidRPr="00397EB1">
        <w:rPr>
          <w:rFonts w:cs="Times New Roman"/>
          <w:color w:val="000000"/>
          <w:szCs w:val="24"/>
        </w:rPr>
        <w:t xml:space="preserve">kn, iz osnova </w:t>
      </w:r>
      <w:r w:rsidRPr="00397EB1" w:rsidR="0005447D">
        <w:rPr>
          <w:rFonts w:cs="Times New Roman"/>
          <w:color w:val="000000"/>
          <w:szCs w:val="24"/>
        </w:rPr>
        <w:t>u</w:t>
      </w:r>
      <w:r w:rsidRPr="00397EB1" w:rsidR="0005447D">
        <w:rPr>
          <w:rFonts w:eastAsia="Times New Roman" w:cs="Times New Roman"/>
          <w:szCs w:val="24"/>
          <w:lang w:eastAsia="hr-HR"/>
        </w:rPr>
        <w:t>govora o radu, sporazuma o prestanku ugovora o radu, obračuna otpremnine.</w:t>
      </w:r>
    </w:p>
    <w:p w:rsidRPr="00397EB1" w:rsidR="0005447D" w:rsidP="0005447D" w:rsidRDefault="0005447D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PIASEVOLI MAJA, OIB: 00740347818, </w:t>
      </w:r>
      <w:proofErr w:type="spellStart"/>
      <w:r w:rsidRPr="00397EB1" w:rsidR="00916238">
        <w:rPr>
          <w:rFonts w:cs="Times New Roman"/>
          <w:color w:val="000000"/>
          <w:szCs w:val="24"/>
        </w:rPr>
        <w:t>Karamanova</w:t>
      </w:r>
      <w:proofErr w:type="spellEnd"/>
      <w:r w:rsidRPr="00397EB1" w:rsidR="00916238">
        <w:rPr>
          <w:rFonts w:cs="Times New Roman"/>
          <w:color w:val="000000"/>
          <w:szCs w:val="24"/>
        </w:rPr>
        <w:t xml:space="preserve"> 4</w:t>
      </w:r>
      <w:r w:rsidRPr="00397EB1">
        <w:rPr>
          <w:rFonts w:eastAsia="Times New Roman" w:cs="Times New Roman"/>
          <w:szCs w:val="24"/>
          <w:lang w:eastAsia="hr-HR"/>
        </w:rPr>
        <w:t xml:space="preserve">, Split, prijavila tražbinu u iznosu od </w:t>
      </w:r>
      <w:r w:rsidRPr="00397EB1" w:rsidR="00916238">
        <w:rPr>
          <w:rFonts w:cs="Times New Roman"/>
          <w:color w:val="000000"/>
          <w:szCs w:val="24"/>
        </w:rPr>
        <w:t xml:space="preserve">406,88 </w:t>
      </w:r>
      <w:r w:rsidRPr="00397EB1">
        <w:rPr>
          <w:rFonts w:cs="Times New Roman"/>
          <w:color w:val="000000"/>
          <w:szCs w:val="24"/>
        </w:rPr>
        <w:t>kn, iz osnova ugovora o radu, kolektivnog ugovora.</w:t>
      </w:r>
    </w:p>
    <w:p w:rsidRPr="00397EB1" w:rsidR="00916238" w:rsidP="00916238" w:rsidRDefault="00916238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PRKIĆ JAKOV, OIB: </w:t>
      </w:r>
      <w:r w:rsidRPr="00397EB1">
        <w:rPr>
          <w:rFonts w:cs="Times New Roman"/>
          <w:color w:val="000000"/>
          <w:szCs w:val="24"/>
        </w:rPr>
        <w:t>13690940161</w:t>
      </w:r>
      <w:r w:rsidRPr="00397EB1">
        <w:rPr>
          <w:rFonts w:cs="Times New Roman"/>
          <w:szCs w:val="24"/>
        </w:rPr>
        <w:t xml:space="preserve">, </w:t>
      </w:r>
      <w:r w:rsidRPr="00397EB1">
        <w:rPr>
          <w:rFonts w:cs="Times New Roman"/>
          <w:color w:val="000000"/>
          <w:szCs w:val="24"/>
        </w:rPr>
        <w:t xml:space="preserve">Put Vodica 44, </w:t>
      </w:r>
      <w:proofErr w:type="spellStart"/>
      <w:r w:rsidRPr="00397EB1">
        <w:rPr>
          <w:rFonts w:cs="Times New Roman"/>
          <w:color w:val="000000"/>
          <w:szCs w:val="24"/>
        </w:rPr>
        <w:t>Ramljane</w:t>
      </w:r>
      <w:proofErr w:type="spellEnd"/>
      <w:r w:rsidRPr="00397EB1">
        <w:rPr>
          <w:rFonts w:eastAsia="Times New Roman" w:cs="Times New Roman"/>
          <w:szCs w:val="24"/>
          <w:lang w:eastAsia="hr-HR"/>
        </w:rPr>
        <w:t xml:space="preserve">, prijavio tražbinu u iznosu od </w:t>
      </w:r>
      <w:r w:rsidRPr="00397EB1">
        <w:rPr>
          <w:rFonts w:cs="Times New Roman"/>
          <w:color w:val="000000"/>
          <w:szCs w:val="24"/>
        </w:rPr>
        <w:t>34.527,55 kn, iz osnova ugovora o radu, kolektivnog ugovora.</w:t>
      </w:r>
    </w:p>
    <w:p w:rsidRPr="00397EB1" w:rsidR="00916238" w:rsidP="00916238" w:rsidRDefault="00916238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PUTNIK BLANKA, OIB: 03865152832, </w:t>
      </w:r>
      <w:proofErr w:type="spellStart"/>
      <w:r w:rsidRPr="00397EB1" w:rsidR="00DD4B01">
        <w:rPr>
          <w:rFonts w:cs="Times New Roman"/>
          <w:color w:val="000000"/>
          <w:szCs w:val="24"/>
        </w:rPr>
        <w:t>Draganjina</w:t>
      </w:r>
      <w:proofErr w:type="spellEnd"/>
      <w:r w:rsidRPr="00397EB1" w:rsidR="00DD4B01">
        <w:rPr>
          <w:rFonts w:cs="Times New Roman"/>
          <w:color w:val="000000"/>
          <w:szCs w:val="24"/>
        </w:rPr>
        <w:t xml:space="preserve"> 26</w:t>
      </w:r>
      <w:r w:rsidRPr="00397EB1">
        <w:rPr>
          <w:rFonts w:eastAsia="Times New Roman" w:cs="Times New Roman"/>
          <w:szCs w:val="24"/>
          <w:lang w:eastAsia="hr-HR"/>
        </w:rPr>
        <w:t xml:space="preserve">, Split, prijavila tražbinu u iznosu od </w:t>
      </w:r>
      <w:r w:rsidRPr="00397EB1" w:rsidR="00DD4B01">
        <w:rPr>
          <w:rFonts w:cs="Times New Roman"/>
          <w:color w:val="000000"/>
          <w:szCs w:val="24"/>
        </w:rPr>
        <w:t xml:space="preserve">127.594,03 </w:t>
      </w:r>
      <w:r w:rsidRPr="00397EB1">
        <w:rPr>
          <w:rFonts w:cs="Times New Roman"/>
          <w:color w:val="000000"/>
          <w:szCs w:val="24"/>
        </w:rPr>
        <w:t>kn, iz osnova ugovora o radu, kolektivnog ugovora.</w:t>
      </w:r>
    </w:p>
    <w:p w:rsidRPr="00397EB1" w:rsidR="00DD4B01" w:rsidP="00DD4B01" w:rsidRDefault="00DD4B01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lastRenderedPageBreak/>
        <w:t xml:space="preserve">RADIĆ BUDIMIR, OIB: 91624296535, </w:t>
      </w:r>
      <w:r w:rsidRPr="00397EB1">
        <w:rPr>
          <w:rFonts w:cs="Times New Roman"/>
          <w:color w:val="000000"/>
          <w:szCs w:val="24"/>
        </w:rPr>
        <w:t>Stepinčeva 532</w:t>
      </w:r>
      <w:r w:rsidRPr="00397EB1">
        <w:rPr>
          <w:rFonts w:eastAsia="Times New Roman" w:cs="Times New Roman"/>
          <w:szCs w:val="24"/>
          <w:lang w:eastAsia="hr-HR"/>
        </w:rPr>
        <w:t xml:space="preserve">, Split, prijavio tražbinu u iznosu od </w:t>
      </w:r>
      <w:r w:rsidRPr="00397EB1">
        <w:rPr>
          <w:rFonts w:cs="Times New Roman"/>
          <w:color w:val="000000"/>
          <w:szCs w:val="24"/>
        </w:rPr>
        <w:t>60.064,16 kn, iz osnova ugovora o radu, kolektivnog ugovora.</w:t>
      </w:r>
    </w:p>
    <w:p w:rsidRPr="00397EB1" w:rsidR="00DD4B01" w:rsidP="00DD4B01" w:rsidRDefault="00DD4B01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RADIĆ KATA, OIB: </w:t>
      </w:r>
      <w:r w:rsidRPr="00397EB1" w:rsidR="00DF695B">
        <w:rPr>
          <w:rFonts w:cs="Times New Roman"/>
          <w:szCs w:val="24"/>
        </w:rPr>
        <w:t>23044412335</w:t>
      </w:r>
      <w:r w:rsidRPr="00397EB1">
        <w:rPr>
          <w:rFonts w:cs="Times New Roman"/>
          <w:szCs w:val="24"/>
        </w:rPr>
        <w:t xml:space="preserve">, </w:t>
      </w:r>
      <w:proofErr w:type="spellStart"/>
      <w:r w:rsidRPr="00397EB1" w:rsidR="00DF695B">
        <w:rPr>
          <w:rFonts w:cs="Times New Roman"/>
          <w:color w:val="000000"/>
          <w:szCs w:val="24"/>
        </w:rPr>
        <w:t>Starčevićeva</w:t>
      </w:r>
      <w:proofErr w:type="spellEnd"/>
      <w:r w:rsidRPr="00397EB1" w:rsidR="00DF695B">
        <w:rPr>
          <w:rFonts w:cs="Times New Roman"/>
          <w:color w:val="000000"/>
          <w:szCs w:val="24"/>
        </w:rPr>
        <w:t xml:space="preserve"> 75, Žrnovnica</w:t>
      </w:r>
      <w:r w:rsidRPr="00397EB1">
        <w:rPr>
          <w:rFonts w:eastAsia="Times New Roman" w:cs="Times New Roman"/>
          <w:szCs w:val="24"/>
          <w:lang w:eastAsia="hr-HR"/>
        </w:rPr>
        <w:t xml:space="preserve">, prijavila tražbinu u iznosu od </w:t>
      </w:r>
      <w:r w:rsidRPr="00397EB1" w:rsidR="00DF695B">
        <w:rPr>
          <w:rFonts w:cs="Times New Roman"/>
          <w:color w:val="000000"/>
          <w:szCs w:val="24"/>
        </w:rPr>
        <w:t xml:space="preserve">63.116,16 </w:t>
      </w:r>
      <w:r w:rsidRPr="00397EB1">
        <w:rPr>
          <w:rFonts w:cs="Times New Roman"/>
          <w:color w:val="000000"/>
          <w:szCs w:val="24"/>
        </w:rPr>
        <w:t>kn, iz osnova ugovora o radu, kolektivnog ugovora.</w:t>
      </w:r>
    </w:p>
    <w:p w:rsidRPr="00397EB1" w:rsidR="00DF695B" w:rsidP="00DF695B" w:rsidRDefault="00DF695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RELJA DAVOR, OIB: </w:t>
      </w:r>
      <w:r w:rsidRPr="00397EB1">
        <w:rPr>
          <w:rFonts w:cs="Times New Roman"/>
          <w:color w:val="000000"/>
          <w:szCs w:val="24"/>
        </w:rPr>
        <w:t>68796342998</w:t>
      </w:r>
      <w:r w:rsidRPr="00397EB1">
        <w:rPr>
          <w:rFonts w:cs="Times New Roman"/>
          <w:szCs w:val="24"/>
        </w:rPr>
        <w:t xml:space="preserve">, </w:t>
      </w:r>
      <w:proofErr w:type="spellStart"/>
      <w:r w:rsidRPr="00397EB1">
        <w:rPr>
          <w:rFonts w:cs="Times New Roman"/>
          <w:color w:val="000000"/>
          <w:szCs w:val="24"/>
        </w:rPr>
        <w:t>Radunica</w:t>
      </w:r>
      <w:proofErr w:type="spellEnd"/>
      <w:r w:rsidRPr="00397EB1">
        <w:rPr>
          <w:rFonts w:cs="Times New Roman"/>
          <w:color w:val="000000"/>
          <w:szCs w:val="24"/>
        </w:rPr>
        <w:t xml:space="preserve"> 91</w:t>
      </w:r>
      <w:r w:rsidRPr="00397EB1">
        <w:rPr>
          <w:rFonts w:eastAsia="Times New Roman" w:cs="Times New Roman"/>
          <w:szCs w:val="24"/>
          <w:lang w:eastAsia="hr-HR"/>
        </w:rPr>
        <w:t xml:space="preserve">, Split, prijavio tražbinu u iznosu od </w:t>
      </w:r>
      <w:r w:rsidRPr="00397EB1">
        <w:rPr>
          <w:rFonts w:cs="Times New Roman"/>
          <w:color w:val="000000"/>
          <w:szCs w:val="24"/>
        </w:rPr>
        <w:t>62.108,61 kn, iz osnova ugovora o radu, kolektivnog ugovora.</w:t>
      </w:r>
    </w:p>
    <w:p w:rsidRPr="00397EB1" w:rsidR="0005777B" w:rsidP="0005777B" w:rsidRDefault="0005777B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RELJA MIJO, OIB: 67103396371, </w:t>
      </w:r>
      <w:r w:rsidRPr="00397EB1">
        <w:rPr>
          <w:rFonts w:cs="Times New Roman"/>
          <w:color w:val="000000"/>
          <w:szCs w:val="24"/>
        </w:rPr>
        <w:t>Dubrovačka 43</w:t>
      </w:r>
      <w:r w:rsidRPr="00397EB1">
        <w:rPr>
          <w:rFonts w:eastAsia="Times New Roman" w:cs="Times New Roman"/>
          <w:szCs w:val="24"/>
          <w:lang w:eastAsia="hr-HR"/>
        </w:rPr>
        <w:t xml:space="preserve">, Split, prijavio tražbinu u iznosu od </w:t>
      </w:r>
      <w:r w:rsidRPr="00397EB1">
        <w:rPr>
          <w:rFonts w:cs="Times New Roman"/>
          <w:color w:val="000000"/>
          <w:szCs w:val="24"/>
        </w:rPr>
        <w:t>33.520,16 kn, iz osnova ugovora o radu, kolektivnog ugovora.</w:t>
      </w:r>
    </w:p>
    <w:p w:rsidRPr="00397EB1" w:rsidR="001D22F2" w:rsidP="001D22F2" w:rsidRDefault="001D22F2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REPAŠ KARLO, OIB: 42761945570, </w:t>
      </w:r>
      <w:r w:rsidRPr="00397EB1">
        <w:rPr>
          <w:rFonts w:cs="Times New Roman"/>
          <w:color w:val="000000"/>
          <w:szCs w:val="24"/>
        </w:rPr>
        <w:t>Osječka 34</w:t>
      </w:r>
      <w:r w:rsidRPr="00397EB1">
        <w:rPr>
          <w:rFonts w:eastAsia="Times New Roman" w:cs="Times New Roman"/>
          <w:szCs w:val="24"/>
          <w:lang w:eastAsia="hr-HR"/>
        </w:rPr>
        <w:t xml:space="preserve">, Split, prijavio tražbinu u iznosu od </w:t>
      </w:r>
      <w:r w:rsidRPr="00397EB1">
        <w:rPr>
          <w:rFonts w:cs="Times New Roman"/>
          <w:color w:val="000000"/>
          <w:szCs w:val="24"/>
        </w:rPr>
        <w:t>11.376,14 kn, iz osnova ugovora o radu, kolektivnog ugovora.</w:t>
      </w:r>
    </w:p>
    <w:p w:rsidRPr="00397EB1" w:rsidR="001D22F2" w:rsidP="001D22F2" w:rsidRDefault="001D22F2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ROGULJ DEANA, OIB: 98687323062, </w:t>
      </w:r>
      <w:proofErr w:type="spellStart"/>
      <w:r w:rsidRPr="00397EB1">
        <w:rPr>
          <w:rFonts w:cs="Times New Roman"/>
          <w:color w:val="000000"/>
          <w:szCs w:val="24"/>
        </w:rPr>
        <w:t>Brnaze</w:t>
      </w:r>
      <w:proofErr w:type="spellEnd"/>
      <w:r w:rsidRPr="00397EB1">
        <w:rPr>
          <w:rFonts w:cs="Times New Roman"/>
          <w:color w:val="000000"/>
          <w:szCs w:val="24"/>
        </w:rPr>
        <w:t xml:space="preserve"> 717, Sinj</w:t>
      </w:r>
      <w:r w:rsidRPr="00397EB1">
        <w:rPr>
          <w:rFonts w:eastAsia="Times New Roman" w:cs="Times New Roman"/>
          <w:szCs w:val="24"/>
          <w:lang w:eastAsia="hr-HR"/>
        </w:rPr>
        <w:t xml:space="preserve">, prijavila tražbinu u iznosu od </w:t>
      </w:r>
      <w:r w:rsidRPr="00397EB1" w:rsidR="00A864EA">
        <w:rPr>
          <w:rFonts w:cs="Times New Roman"/>
          <w:color w:val="000000"/>
          <w:szCs w:val="24"/>
        </w:rPr>
        <w:t xml:space="preserve">68.740,05 </w:t>
      </w:r>
      <w:r w:rsidRPr="00397EB1">
        <w:rPr>
          <w:rFonts w:cs="Times New Roman"/>
          <w:color w:val="000000"/>
          <w:szCs w:val="24"/>
        </w:rPr>
        <w:t>kn, iz osnova ugovora o radu, kolektivnog ugovora.</w:t>
      </w:r>
    </w:p>
    <w:p w:rsidRPr="00397EB1" w:rsidR="00A864EA" w:rsidP="00A864EA" w:rsidRDefault="00A864EA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proofErr w:type="spellStart"/>
      <w:r w:rsidRPr="00397EB1">
        <w:rPr>
          <w:rFonts w:cs="Times New Roman"/>
          <w:szCs w:val="24"/>
        </w:rPr>
        <w:t>pok</w:t>
      </w:r>
      <w:proofErr w:type="spellEnd"/>
      <w:r w:rsidRPr="00397EB1">
        <w:rPr>
          <w:rFonts w:cs="Times New Roman"/>
          <w:szCs w:val="24"/>
        </w:rPr>
        <w:t xml:space="preserve">. ROMIĆ PETAR, OIB: 03342718040, </w:t>
      </w:r>
      <w:r w:rsidRPr="00397EB1">
        <w:rPr>
          <w:rFonts w:cs="Times New Roman"/>
          <w:color w:val="000000"/>
          <w:szCs w:val="24"/>
        </w:rPr>
        <w:t>Stepinčeva 16</w:t>
      </w:r>
      <w:r w:rsidRPr="00397EB1">
        <w:rPr>
          <w:rFonts w:eastAsia="Times New Roman" w:cs="Times New Roman"/>
          <w:szCs w:val="24"/>
          <w:lang w:eastAsia="hr-HR"/>
        </w:rPr>
        <w:t xml:space="preserve">, Split, prijavio tražbinu u iznosu od </w:t>
      </w:r>
      <w:r w:rsidRPr="00397EB1">
        <w:rPr>
          <w:rFonts w:cs="Times New Roman"/>
          <w:color w:val="000000"/>
          <w:szCs w:val="24"/>
        </w:rPr>
        <w:t>7.249,99 kn, iz osnova ugovora o radu, kolektivnog ugovora.</w:t>
      </w:r>
    </w:p>
    <w:p w:rsidRPr="00397EB1" w:rsidR="00A864EA" w:rsidP="00A864EA" w:rsidRDefault="00A864EA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SILIĆ JAKOV, OIB: 63599931984, </w:t>
      </w:r>
      <w:r w:rsidRPr="00397EB1">
        <w:rPr>
          <w:rFonts w:cs="Times New Roman"/>
          <w:color w:val="000000"/>
          <w:szCs w:val="24"/>
        </w:rPr>
        <w:t xml:space="preserve">Prisoje, </w:t>
      </w:r>
      <w:proofErr w:type="spellStart"/>
      <w:r w:rsidRPr="00397EB1">
        <w:rPr>
          <w:rFonts w:cs="Times New Roman"/>
          <w:color w:val="000000"/>
          <w:szCs w:val="24"/>
        </w:rPr>
        <w:t>D</w:t>
      </w:r>
      <w:r w:rsidRPr="00397EB1" w:rsidR="00411CC3">
        <w:rPr>
          <w:rFonts w:cs="Times New Roman"/>
          <w:color w:val="000000"/>
          <w:szCs w:val="24"/>
        </w:rPr>
        <w:t>icmo</w:t>
      </w:r>
      <w:proofErr w:type="spellEnd"/>
      <w:r w:rsidRPr="00397EB1">
        <w:rPr>
          <w:rFonts w:eastAsia="Times New Roman" w:cs="Times New Roman"/>
          <w:szCs w:val="24"/>
          <w:lang w:eastAsia="hr-HR"/>
        </w:rPr>
        <w:t xml:space="preserve">, prijavio tražbinu u iznosu od </w:t>
      </w:r>
      <w:r w:rsidRPr="00397EB1" w:rsidR="00411CC3">
        <w:rPr>
          <w:rFonts w:cs="Times New Roman"/>
          <w:color w:val="000000"/>
          <w:szCs w:val="24"/>
        </w:rPr>
        <w:t xml:space="preserve">37.613,82 </w:t>
      </w:r>
      <w:r w:rsidRPr="00397EB1">
        <w:rPr>
          <w:rFonts w:cs="Times New Roman"/>
          <w:color w:val="000000"/>
          <w:szCs w:val="24"/>
        </w:rPr>
        <w:t>kn, iz osnova ugovora o radu, kolektivnog ugovora.</w:t>
      </w:r>
    </w:p>
    <w:p w:rsidRPr="00397EB1" w:rsidR="00411CC3" w:rsidP="00411CC3" w:rsidRDefault="00411CC3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SKELIN VEDRANA, OIB: 20445625136, </w:t>
      </w:r>
      <w:proofErr w:type="spellStart"/>
      <w:r w:rsidRPr="00397EB1">
        <w:rPr>
          <w:rFonts w:cs="Times New Roman"/>
          <w:color w:val="000000"/>
          <w:szCs w:val="24"/>
        </w:rPr>
        <w:t>Trondheimska</w:t>
      </w:r>
      <w:proofErr w:type="spellEnd"/>
      <w:r w:rsidRPr="00397EB1">
        <w:rPr>
          <w:rFonts w:cs="Times New Roman"/>
          <w:color w:val="000000"/>
          <w:szCs w:val="24"/>
        </w:rPr>
        <w:t xml:space="preserve"> 10</w:t>
      </w:r>
      <w:r w:rsidRPr="00397EB1">
        <w:rPr>
          <w:rFonts w:eastAsia="Times New Roman" w:cs="Times New Roman"/>
          <w:szCs w:val="24"/>
          <w:lang w:eastAsia="hr-HR"/>
        </w:rPr>
        <w:t xml:space="preserve">, Split, prijavila tražbinu u iznosu od </w:t>
      </w:r>
      <w:r w:rsidRPr="00397EB1">
        <w:rPr>
          <w:rFonts w:cs="Times New Roman"/>
          <w:color w:val="000000"/>
          <w:szCs w:val="24"/>
        </w:rPr>
        <w:t>39.991,27 kn, iz osnova ugovora o radu, kolektivnog ugovora.</w:t>
      </w:r>
    </w:p>
    <w:p w:rsidRPr="00397EB1" w:rsidR="00411CC3" w:rsidP="00411CC3" w:rsidRDefault="00986336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>SMOLČIĆ  ENI</w:t>
      </w:r>
      <w:r w:rsidRPr="00397EB1" w:rsidR="00411CC3">
        <w:rPr>
          <w:rFonts w:cs="Times New Roman"/>
          <w:szCs w:val="24"/>
        </w:rPr>
        <w:t xml:space="preserve">, OIB: </w:t>
      </w:r>
      <w:r w:rsidRPr="00397EB1">
        <w:rPr>
          <w:rFonts w:cs="Times New Roman"/>
          <w:szCs w:val="24"/>
        </w:rPr>
        <w:t>86966513003</w:t>
      </w:r>
      <w:r w:rsidRPr="00397EB1" w:rsidR="00411CC3">
        <w:rPr>
          <w:rFonts w:cs="Times New Roman"/>
          <w:szCs w:val="24"/>
        </w:rPr>
        <w:t xml:space="preserve">, </w:t>
      </w:r>
      <w:proofErr w:type="spellStart"/>
      <w:r w:rsidRPr="00397EB1">
        <w:rPr>
          <w:rFonts w:cs="Times New Roman"/>
          <w:color w:val="000000"/>
          <w:szCs w:val="24"/>
        </w:rPr>
        <w:t>Gospinica</w:t>
      </w:r>
      <w:proofErr w:type="spellEnd"/>
      <w:r w:rsidRPr="00397EB1">
        <w:rPr>
          <w:rFonts w:cs="Times New Roman"/>
          <w:color w:val="000000"/>
          <w:szCs w:val="24"/>
        </w:rPr>
        <w:t xml:space="preserve"> 36,</w:t>
      </w:r>
      <w:r w:rsidRPr="00397EB1" w:rsidR="00411CC3">
        <w:rPr>
          <w:rFonts w:eastAsia="Times New Roman" w:cs="Times New Roman"/>
          <w:szCs w:val="24"/>
          <w:lang w:eastAsia="hr-HR"/>
        </w:rPr>
        <w:t xml:space="preserve"> Split, prijavila tražbinu u iznosu od </w:t>
      </w:r>
      <w:r w:rsidRPr="00397EB1">
        <w:rPr>
          <w:rFonts w:cs="Times New Roman"/>
          <w:color w:val="000000"/>
          <w:szCs w:val="24"/>
        </w:rPr>
        <w:t xml:space="preserve">632,87 </w:t>
      </w:r>
      <w:r w:rsidRPr="00397EB1" w:rsidR="00411CC3">
        <w:rPr>
          <w:rFonts w:cs="Times New Roman"/>
          <w:color w:val="000000"/>
          <w:szCs w:val="24"/>
        </w:rPr>
        <w:t>kn, iz osnova ugovora o radu, kolektivnog ugovora.</w:t>
      </w:r>
    </w:p>
    <w:p w:rsidRPr="00397EB1" w:rsidR="00986336" w:rsidP="00986336" w:rsidRDefault="00986336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ŠKARE RAJKA, OIB: 05716432749, </w:t>
      </w:r>
      <w:r w:rsidRPr="00397EB1">
        <w:rPr>
          <w:rFonts w:cs="Times New Roman"/>
          <w:color w:val="000000"/>
          <w:szCs w:val="24"/>
        </w:rPr>
        <w:t>Markov put 117,</w:t>
      </w:r>
      <w:r w:rsidRPr="00397EB1">
        <w:rPr>
          <w:rFonts w:eastAsia="Times New Roman" w:cs="Times New Roman"/>
          <w:szCs w:val="24"/>
          <w:lang w:eastAsia="hr-HR"/>
        </w:rPr>
        <w:t xml:space="preserve"> Split, prijavila tražbinu u iznosu od </w:t>
      </w:r>
      <w:r w:rsidRPr="00397EB1">
        <w:rPr>
          <w:rFonts w:cs="Times New Roman"/>
          <w:color w:val="000000"/>
          <w:szCs w:val="24"/>
        </w:rPr>
        <w:t>13.093,93 kn, iz osnova ugovora o radu, kolektivnog ugovora.</w:t>
      </w:r>
    </w:p>
    <w:p w:rsidRPr="00397EB1" w:rsidR="003A2A50" w:rsidP="003A2A50" w:rsidRDefault="003A2A50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ŠKARE RAJKA, po </w:t>
      </w:r>
      <w:proofErr w:type="spellStart"/>
      <w:r w:rsidRPr="00397EB1">
        <w:rPr>
          <w:rFonts w:cs="Times New Roman"/>
          <w:szCs w:val="24"/>
        </w:rPr>
        <w:t>odvj</w:t>
      </w:r>
      <w:proofErr w:type="spellEnd"/>
      <w:r w:rsidRPr="00397EB1">
        <w:rPr>
          <w:rFonts w:cs="Times New Roman"/>
          <w:szCs w:val="24"/>
        </w:rPr>
        <w:t xml:space="preserve">. Dijani Britvić, OIB: 05716432749, </w:t>
      </w:r>
      <w:r w:rsidRPr="00397EB1">
        <w:rPr>
          <w:rFonts w:cs="Times New Roman"/>
          <w:color w:val="000000"/>
          <w:szCs w:val="24"/>
        </w:rPr>
        <w:t>Markov put 117</w:t>
      </w:r>
      <w:r w:rsidRPr="00397EB1" w:rsidR="00560892">
        <w:rPr>
          <w:rFonts w:cs="Times New Roman"/>
          <w:color w:val="000000"/>
          <w:szCs w:val="24"/>
        </w:rPr>
        <w:t>,</w:t>
      </w:r>
      <w:r w:rsidRPr="00397EB1">
        <w:rPr>
          <w:rFonts w:eastAsia="Times New Roman" w:cs="Times New Roman"/>
          <w:szCs w:val="24"/>
          <w:lang w:eastAsia="hr-HR"/>
        </w:rPr>
        <w:t xml:space="preserve"> Split, prijavila tražbinu u iznosu od </w:t>
      </w:r>
      <w:r w:rsidRPr="00397EB1">
        <w:rPr>
          <w:rFonts w:cs="Calibri"/>
          <w:color w:val="000000"/>
          <w:szCs w:val="24"/>
        </w:rPr>
        <w:t>289.622,07</w:t>
      </w:r>
      <w:r w:rsidRPr="00397EB1">
        <w:rPr>
          <w:rFonts w:cs="Times New Roman"/>
          <w:color w:val="000000"/>
          <w:szCs w:val="24"/>
        </w:rPr>
        <w:t xml:space="preserve"> kn, iz osnova sudske presude. </w:t>
      </w:r>
    </w:p>
    <w:p w:rsidRPr="00397EB1" w:rsidR="003A2A50" w:rsidP="003A2A50" w:rsidRDefault="003A2A50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TADIĆ ANA, OIB: 96808286364, </w:t>
      </w:r>
      <w:r w:rsidRPr="00397EB1">
        <w:rPr>
          <w:rFonts w:cs="Times New Roman"/>
          <w:color w:val="000000"/>
          <w:szCs w:val="24"/>
        </w:rPr>
        <w:t>Omiška 12,</w:t>
      </w:r>
      <w:r w:rsidRPr="00397EB1">
        <w:rPr>
          <w:rFonts w:eastAsia="Times New Roman" w:cs="Times New Roman"/>
          <w:szCs w:val="24"/>
          <w:lang w:eastAsia="hr-HR"/>
        </w:rPr>
        <w:t xml:space="preserve"> Split, prijavila tražbinu u iznosu od </w:t>
      </w:r>
      <w:r w:rsidRPr="00397EB1">
        <w:rPr>
          <w:rFonts w:cs="Times New Roman"/>
          <w:color w:val="000000"/>
          <w:szCs w:val="24"/>
        </w:rPr>
        <w:t>30.288,89 kn, iz osnova ugovora o radu, kolektivnog ugovora.</w:t>
      </w:r>
    </w:p>
    <w:p w:rsidRPr="00397EB1" w:rsidR="001A7FA8" w:rsidP="001A7FA8" w:rsidRDefault="001A7FA8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TICA DINKO, OIB: 01691530181, </w:t>
      </w:r>
      <w:proofErr w:type="spellStart"/>
      <w:r w:rsidRPr="00397EB1">
        <w:rPr>
          <w:rFonts w:cs="Times New Roman"/>
          <w:color w:val="000000"/>
          <w:szCs w:val="24"/>
        </w:rPr>
        <w:t>Ostravska</w:t>
      </w:r>
      <w:proofErr w:type="spellEnd"/>
      <w:r w:rsidRPr="00397EB1">
        <w:rPr>
          <w:rFonts w:cs="Times New Roman"/>
          <w:color w:val="000000"/>
          <w:szCs w:val="24"/>
        </w:rPr>
        <w:t xml:space="preserve"> 3,</w:t>
      </w:r>
      <w:r w:rsidRPr="00397EB1">
        <w:rPr>
          <w:rFonts w:eastAsia="Times New Roman" w:cs="Times New Roman"/>
          <w:szCs w:val="24"/>
          <w:lang w:eastAsia="hr-HR"/>
        </w:rPr>
        <w:t xml:space="preserve"> Split, prijavio tražbinu u iznosu od </w:t>
      </w:r>
      <w:r w:rsidRPr="00397EB1">
        <w:rPr>
          <w:rFonts w:cs="Times New Roman"/>
          <w:color w:val="000000"/>
          <w:szCs w:val="24"/>
        </w:rPr>
        <w:t>92.755,87 kn, iz osnova ugovora o radu, kolektivnog ugovora.</w:t>
      </w:r>
    </w:p>
    <w:p w:rsidRPr="00397EB1" w:rsidR="00560892" w:rsidP="00560892" w:rsidRDefault="00560892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TIJARDOVIĆ ANKA, OIB: </w:t>
      </w:r>
      <w:r w:rsidRPr="00397EB1" w:rsidR="004379D9">
        <w:rPr>
          <w:rFonts w:cs="Times New Roman"/>
          <w:szCs w:val="24"/>
        </w:rPr>
        <w:t>80174914598</w:t>
      </w:r>
      <w:r w:rsidRPr="00397EB1">
        <w:rPr>
          <w:rFonts w:cs="Times New Roman"/>
          <w:szCs w:val="24"/>
        </w:rPr>
        <w:t xml:space="preserve">, </w:t>
      </w:r>
      <w:r w:rsidRPr="00397EB1" w:rsidR="004379D9">
        <w:rPr>
          <w:rFonts w:cs="Times New Roman"/>
          <w:color w:val="000000"/>
          <w:szCs w:val="24"/>
        </w:rPr>
        <w:t>Iločka 21</w:t>
      </w:r>
      <w:r w:rsidRPr="00397EB1">
        <w:rPr>
          <w:rFonts w:cs="Times New Roman"/>
          <w:color w:val="000000"/>
          <w:szCs w:val="24"/>
        </w:rPr>
        <w:t>,</w:t>
      </w:r>
      <w:r w:rsidRPr="00397EB1">
        <w:rPr>
          <w:rFonts w:eastAsia="Times New Roman" w:cs="Times New Roman"/>
          <w:szCs w:val="24"/>
          <w:lang w:eastAsia="hr-HR"/>
        </w:rPr>
        <w:t xml:space="preserve"> Split, prijavila tražbinu u iznosu od </w:t>
      </w:r>
      <w:r w:rsidRPr="00397EB1" w:rsidR="004379D9">
        <w:rPr>
          <w:rFonts w:cs="Times New Roman"/>
          <w:color w:val="000000"/>
          <w:szCs w:val="24"/>
        </w:rPr>
        <w:t xml:space="preserve">264.613,80 </w:t>
      </w:r>
      <w:r w:rsidRPr="00397EB1">
        <w:rPr>
          <w:rFonts w:cs="Times New Roman"/>
          <w:color w:val="000000"/>
          <w:szCs w:val="24"/>
        </w:rPr>
        <w:t>kn, iz osnova ugovora o radu, kolektivnog ugovora.</w:t>
      </w:r>
    </w:p>
    <w:p w:rsidRPr="00397EB1" w:rsidR="004379D9" w:rsidP="004379D9" w:rsidRDefault="004379D9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TOPIĆ LILJANA, OIB: 61516678879, </w:t>
      </w:r>
      <w:r w:rsidRPr="00397EB1">
        <w:rPr>
          <w:rFonts w:cs="Times New Roman"/>
          <w:color w:val="000000"/>
          <w:szCs w:val="24"/>
        </w:rPr>
        <w:t xml:space="preserve">Put Topola 4, K. </w:t>
      </w:r>
      <w:proofErr w:type="spellStart"/>
      <w:r w:rsidRPr="00397EB1">
        <w:rPr>
          <w:rFonts w:cs="Times New Roman"/>
          <w:color w:val="000000"/>
          <w:szCs w:val="24"/>
        </w:rPr>
        <w:t>Kambelovac</w:t>
      </w:r>
      <w:proofErr w:type="spellEnd"/>
      <w:r w:rsidRPr="00397EB1">
        <w:rPr>
          <w:rFonts w:cs="Times New Roman"/>
          <w:color w:val="000000"/>
          <w:szCs w:val="24"/>
        </w:rPr>
        <w:t>,</w:t>
      </w:r>
      <w:r w:rsidRPr="00397EB1">
        <w:rPr>
          <w:rFonts w:eastAsia="Times New Roman" w:cs="Times New Roman"/>
          <w:szCs w:val="24"/>
          <w:lang w:eastAsia="hr-HR"/>
        </w:rPr>
        <w:t xml:space="preserve"> prijavila tražbinu u iznosu od </w:t>
      </w:r>
      <w:r w:rsidRPr="00397EB1">
        <w:rPr>
          <w:rFonts w:cs="Times New Roman"/>
          <w:color w:val="000000"/>
          <w:szCs w:val="24"/>
        </w:rPr>
        <w:t>113.083,11 kn, iz osnova ugovora o radu, kolektivnog ugovora.</w:t>
      </w:r>
    </w:p>
    <w:p w:rsidRPr="00397EB1" w:rsidR="004379D9" w:rsidP="004379D9" w:rsidRDefault="008C4071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>TOPIĆ (DELAŠ) ZVJEZDANA</w:t>
      </w:r>
      <w:r w:rsidRPr="00397EB1" w:rsidR="004379D9">
        <w:rPr>
          <w:rFonts w:cs="Times New Roman"/>
          <w:szCs w:val="24"/>
        </w:rPr>
        <w:t xml:space="preserve">, OIB: </w:t>
      </w:r>
      <w:r w:rsidRPr="00397EB1">
        <w:rPr>
          <w:rFonts w:cs="Times New Roman"/>
          <w:szCs w:val="24"/>
        </w:rPr>
        <w:t>90098099988</w:t>
      </w:r>
      <w:r w:rsidRPr="00397EB1" w:rsidR="004379D9">
        <w:rPr>
          <w:rFonts w:cs="Times New Roman"/>
          <w:szCs w:val="24"/>
        </w:rPr>
        <w:t xml:space="preserve">, </w:t>
      </w:r>
      <w:r w:rsidRPr="00397EB1">
        <w:rPr>
          <w:rFonts w:cs="Times New Roman"/>
          <w:color w:val="000000"/>
          <w:szCs w:val="24"/>
        </w:rPr>
        <w:t>Put Topola 4</w:t>
      </w:r>
      <w:r w:rsidRPr="00397EB1" w:rsidR="004379D9">
        <w:rPr>
          <w:rFonts w:cs="Times New Roman"/>
          <w:color w:val="000000"/>
          <w:szCs w:val="24"/>
        </w:rPr>
        <w:t xml:space="preserve">, K. </w:t>
      </w:r>
      <w:proofErr w:type="spellStart"/>
      <w:r w:rsidRPr="00397EB1" w:rsidR="004379D9">
        <w:rPr>
          <w:rFonts w:cs="Times New Roman"/>
          <w:color w:val="000000"/>
          <w:szCs w:val="24"/>
        </w:rPr>
        <w:t>Kambelovac</w:t>
      </w:r>
      <w:proofErr w:type="spellEnd"/>
      <w:r w:rsidRPr="00397EB1" w:rsidR="004379D9">
        <w:rPr>
          <w:rFonts w:cs="Times New Roman"/>
          <w:color w:val="000000"/>
          <w:szCs w:val="24"/>
        </w:rPr>
        <w:t>,</w:t>
      </w:r>
      <w:r w:rsidRPr="00397EB1" w:rsidR="004379D9">
        <w:rPr>
          <w:rFonts w:eastAsia="Times New Roman" w:cs="Times New Roman"/>
          <w:szCs w:val="24"/>
          <w:lang w:eastAsia="hr-HR"/>
        </w:rPr>
        <w:t xml:space="preserve"> prijavila tražbinu u iznosu od </w:t>
      </w:r>
      <w:r w:rsidRPr="00397EB1">
        <w:rPr>
          <w:rFonts w:cs="Times New Roman"/>
          <w:color w:val="000000"/>
          <w:szCs w:val="24"/>
        </w:rPr>
        <w:t xml:space="preserve">23.207,51 </w:t>
      </w:r>
      <w:r w:rsidRPr="00397EB1" w:rsidR="004379D9">
        <w:rPr>
          <w:rFonts w:cs="Times New Roman"/>
          <w:color w:val="000000"/>
          <w:szCs w:val="24"/>
        </w:rPr>
        <w:t>kn, iz osnova ugovora o radu, kolektivnog ugovora.</w:t>
      </w:r>
    </w:p>
    <w:p w:rsidRPr="00397EB1" w:rsidR="00986336" w:rsidP="00986336" w:rsidRDefault="008C4071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TRUTANIĆ FANITA, OIB: 71146763838, </w:t>
      </w:r>
      <w:r w:rsidRPr="00397EB1">
        <w:rPr>
          <w:rFonts w:cs="Times New Roman"/>
          <w:color w:val="000000"/>
          <w:szCs w:val="24"/>
        </w:rPr>
        <w:t>141. brigade 16,</w:t>
      </w:r>
      <w:r w:rsidRPr="00397EB1">
        <w:rPr>
          <w:rFonts w:eastAsia="Times New Roman" w:cs="Times New Roman"/>
          <w:szCs w:val="24"/>
          <w:lang w:eastAsia="hr-HR"/>
        </w:rPr>
        <w:t xml:space="preserve"> Split, prijavila tražbinu u iznosu od </w:t>
      </w:r>
      <w:r w:rsidRPr="00397EB1">
        <w:rPr>
          <w:rFonts w:cs="Times New Roman"/>
          <w:color w:val="000000"/>
          <w:szCs w:val="24"/>
        </w:rPr>
        <w:t>42.062,83 kn, iz osnova ugovora o radu, kolektivnog ugovora</w:t>
      </w:r>
    </w:p>
    <w:p w:rsidRPr="00397EB1" w:rsidR="00853AD6" w:rsidP="00853AD6" w:rsidRDefault="00853AD6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VARKAŠ MLADEN, OIB: 70899079273, </w:t>
      </w:r>
      <w:proofErr w:type="spellStart"/>
      <w:r w:rsidRPr="00397EB1">
        <w:rPr>
          <w:rFonts w:cs="Times New Roman"/>
          <w:color w:val="000000"/>
          <w:szCs w:val="24"/>
        </w:rPr>
        <w:t>Studinova</w:t>
      </w:r>
      <w:proofErr w:type="spellEnd"/>
      <w:r w:rsidRPr="00397EB1">
        <w:rPr>
          <w:rFonts w:cs="Times New Roman"/>
          <w:color w:val="000000"/>
          <w:szCs w:val="24"/>
        </w:rPr>
        <w:t xml:space="preserve"> 9,</w:t>
      </w:r>
      <w:r w:rsidRPr="00397EB1">
        <w:rPr>
          <w:rFonts w:eastAsia="Times New Roman" w:cs="Times New Roman"/>
          <w:szCs w:val="24"/>
          <w:lang w:eastAsia="hr-HR"/>
        </w:rPr>
        <w:t xml:space="preserve"> Split, prijavio tražbinu u iznosu od </w:t>
      </w:r>
      <w:r w:rsidRPr="00397EB1">
        <w:rPr>
          <w:rFonts w:cs="Times New Roman"/>
          <w:color w:val="000000"/>
          <w:szCs w:val="24"/>
        </w:rPr>
        <w:t>16.113,95 kn, iz osnova ugovora o radu, kolektivnog ugovora.</w:t>
      </w:r>
    </w:p>
    <w:p w:rsidRPr="00397EB1" w:rsidR="00853AD6" w:rsidP="00853AD6" w:rsidRDefault="00853AD6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VRDOLJAK DRAGAN, OIB: 61204079314, </w:t>
      </w:r>
      <w:r w:rsidRPr="00397EB1">
        <w:rPr>
          <w:rFonts w:cs="Times New Roman"/>
          <w:color w:val="000000"/>
          <w:szCs w:val="24"/>
        </w:rPr>
        <w:t>Tijardovićeva 20,</w:t>
      </w:r>
      <w:r w:rsidRPr="00397EB1">
        <w:rPr>
          <w:rFonts w:eastAsia="Times New Roman" w:cs="Times New Roman"/>
          <w:szCs w:val="24"/>
          <w:lang w:eastAsia="hr-HR"/>
        </w:rPr>
        <w:t xml:space="preserve"> Split, prijavio tražbinu u iznosu od </w:t>
      </w:r>
      <w:r w:rsidRPr="00397EB1">
        <w:rPr>
          <w:rFonts w:cs="Times New Roman"/>
          <w:color w:val="000000"/>
          <w:szCs w:val="24"/>
        </w:rPr>
        <w:t>56.678,41 kn, iz osnova ugovora o radu, kolektivnog ugovora.</w:t>
      </w:r>
    </w:p>
    <w:p w:rsidRPr="00397EB1" w:rsidR="00853AD6" w:rsidP="00853AD6" w:rsidRDefault="00511B9C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lastRenderedPageBreak/>
        <w:t>VUJASINOVIĆ MILENA</w:t>
      </w:r>
      <w:r w:rsidRPr="00397EB1" w:rsidR="00853AD6">
        <w:rPr>
          <w:rFonts w:cs="Times New Roman"/>
          <w:szCs w:val="24"/>
        </w:rPr>
        <w:t>, OIB:</w:t>
      </w:r>
      <w:r w:rsidRPr="00397EB1">
        <w:rPr>
          <w:rFonts w:cs="Times New Roman"/>
          <w:szCs w:val="24"/>
        </w:rPr>
        <w:t xml:space="preserve"> 23146937581</w:t>
      </w:r>
      <w:r w:rsidRPr="00397EB1" w:rsidR="00853AD6">
        <w:rPr>
          <w:rFonts w:cs="Times New Roman"/>
          <w:szCs w:val="24"/>
        </w:rPr>
        <w:t xml:space="preserve">, </w:t>
      </w:r>
      <w:r w:rsidRPr="00397EB1">
        <w:rPr>
          <w:rFonts w:cs="Times New Roman"/>
          <w:color w:val="000000"/>
          <w:szCs w:val="24"/>
        </w:rPr>
        <w:t>Hrvatskih iseljenika 11</w:t>
      </w:r>
      <w:r w:rsidRPr="00397EB1" w:rsidR="00853AD6">
        <w:rPr>
          <w:rFonts w:cs="Times New Roman"/>
          <w:color w:val="000000"/>
          <w:szCs w:val="24"/>
        </w:rPr>
        <w:t>,</w:t>
      </w:r>
      <w:r w:rsidRPr="00397EB1" w:rsidR="00853AD6">
        <w:rPr>
          <w:rFonts w:eastAsia="Times New Roman" w:cs="Times New Roman"/>
          <w:szCs w:val="24"/>
          <w:lang w:eastAsia="hr-HR"/>
        </w:rPr>
        <w:t xml:space="preserve"> Split, prijavila tražbinu u iznosu od </w:t>
      </w:r>
      <w:r w:rsidRPr="00397EB1">
        <w:rPr>
          <w:rFonts w:cs="Times New Roman"/>
          <w:color w:val="000000"/>
          <w:szCs w:val="24"/>
        </w:rPr>
        <w:t xml:space="preserve">16.966,06 </w:t>
      </w:r>
      <w:r w:rsidRPr="00397EB1" w:rsidR="00853AD6">
        <w:rPr>
          <w:rFonts w:cs="Times New Roman"/>
          <w:color w:val="000000"/>
          <w:szCs w:val="24"/>
        </w:rPr>
        <w:t>kn, iz osnova ugovora o radu, kolektivnog ugovora</w:t>
      </w:r>
    </w:p>
    <w:p w:rsidRPr="00397EB1" w:rsidR="00511B9C" w:rsidP="00511B9C" w:rsidRDefault="00511B9C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ZAGORAC ZORAN, OIB: 20351722550, </w:t>
      </w:r>
      <w:r w:rsidRPr="00397EB1">
        <w:rPr>
          <w:rFonts w:cs="Times New Roman"/>
          <w:color w:val="000000"/>
          <w:szCs w:val="24"/>
        </w:rPr>
        <w:t>Fausta Vrančića 5,</w:t>
      </w:r>
      <w:r w:rsidRPr="00397EB1">
        <w:rPr>
          <w:rFonts w:eastAsia="Times New Roman" w:cs="Times New Roman"/>
          <w:szCs w:val="24"/>
          <w:lang w:eastAsia="hr-HR"/>
        </w:rPr>
        <w:t xml:space="preserve"> Split, prijavio tražbinu u iznosu od </w:t>
      </w:r>
      <w:r w:rsidRPr="00397EB1">
        <w:rPr>
          <w:rFonts w:cs="Times New Roman"/>
          <w:color w:val="000000"/>
          <w:szCs w:val="24"/>
        </w:rPr>
        <w:t>58.498,03 kn, iz osnova ugovora o radu, kolektivnog ugovora.</w:t>
      </w:r>
    </w:p>
    <w:p w:rsidRPr="00397EB1" w:rsidR="00511B9C" w:rsidP="00511B9C" w:rsidRDefault="00262621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>ZAHARIJA DRAGAN</w:t>
      </w:r>
      <w:r w:rsidRPr="00397EB1" w:rsidR="00511B9C">
        <w:rPr>
          <w:rFonts w:cs="Times New Roman"/>
          <w:szCs w:val="24"/>
        </w:rPr>
        <w:t>, OIB:</w:t>
      </w:r>
      <w:r w:rsidRPr="00397EB1">
        <w:rPr>
          <w:rFonts w:cs="Times New Roman"/>
          <w:szCs w:val="24"/>
        </w:rPr>
        <w:t xml:space="preserve">  43786877676</w:t>
      </w:r>
      <w:r w:rsidRPr="00397EB1" w:rsidR="00511B9C">
        <w:rPr>
          <w:rFonts w:cs="Times New Roman"/>
          <w:szCs w:val="24"/>
        </w:rPr>
        <w:t xml:space="preserve">, </w:t>
      </w:r>
      <w:r w:rsidRPr="00397EB1">
        <w:rPr>
          <w:rFonts w:cs="Times New Roman"/>
          <w:color w:val="000000"/>
          <w:szCs w:val="24"/>
        </w:rPr>
        <w:t>Viktora Vide 18/A</w:t>
      </w:r>
      <w:r w:rsidRPr="00397EB1" w:rsidR="00511B9C">
        <w:rPr>
          <w:rFonts w:cs="Times New Roman"/>
          <w:color w:val="000000"/>
          <w:szCs w:val="24"/>
        </w:rPr>
        <w:t>,</w:t>
      </w:r>
      <w:r w:rsidRPr="00397EB1" w:rsidR="00511B9C">
        <w:rPr>
          <w:rFonts w:eastAsia="Times New Roman" w:cs="Times New Roman"/>
          <w:szCs w:val="24"/>
          <w:lang w:eastAsia="hr-HR"/>
        </w:rPr>
        <w:t xml:space="preserve"> Split, prijavio tražbinu u iznosu od </w:t>
      </w:r>
      <w:r w:rsidRPr="00397EB1">
        <w:rPr>
          <w:rFonts w:cs="Times New Roman"/>
          <w:color w:val="000000"/>
          <w:szCs w:val="24"/>
        </w:rPr>
        <w:t xml:space="preserve">345.718,37 </w:t>
      </w:r>
      <w:r w:rsidRPr="00397EB1" w:rsidR="00511B9C">
        <w:rPr>
          <w:rFonts w:cs="Times New Roman"/>
          <w:color w:val="000000"/>
          <w:szCs w:val="24"/>
        </w:rPr>
        <w:t>kn, iz osnova ugovora o radu, kolektivnog ugovora.</w:t>
      </w:r>
    </w:p>
    <w:p w:rsidRPr="00397EB1" w:rsidR="00262621" w:rsidP="00262621" w:rsidRDefault="00262621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</w:rPr>
        <w:t xml:space="preserve">ŽIŽIĆ ANĐELKA, OIB: 59927317524, </w:t>
      </w:r>
      <w:proofErr w:type="spellStart"/>
      <w:r w:rsidRPr="00397EB1">
        <w:rPr>
          <w:rFonts w:cs="Times New Roman"/>
          <w:color w:val="000000"/>
          <w:szCs w:val="24"/>
        </w:rPr>
        <w:t>Pujanke</w:t>
      </w:r>
      <w:proofErr w:type="spellEnd"/>
      <w:r w:rsidRPr="00397EB1">
        <w:rPr>
          <w:rFonts w:cs="Times New Roman"/>
          <w:color w:val="000000"/>
          <w:szCs w:val="24"/>
        </w:rPr>
        <w:t xml:space="preserve"> 47,</w:t>
      </w:r>
      <w:r w:rsidRPr="00397EB1">
        <w:rPr>
          <w:rFonts w:eastAsia="Times New Roman" w:cs="Times New Roman"/>
          <w:szCs w:val="24"/>
          <w:lang w:eastAsia="hr-HR"/>
        </w:rPr>
        <w:t xml:space="preserve"> Split, prijavila tražbinu u iznosu od </w:t>
      </w:r>
      <w:r w:rsidRPr="00397EB1">
        <w:rPr>
          <w:rFonts w:cs="Times New Roman"/>
          <w:color w:val="000000"/>
          <w:szCs w:val="24"/>
        </w:rPr>
        <w:t>70.663,09 kn, iz osnova ugovora o radu, kolektivnog ugovora</w:t>
      </w:r>
    </w:p>
    <w:p w:rsidRPr="00397EB1" w:rsidR="00853AD6" w:rsidP="004C2D0D" w:rsidRDefault="004C2D0D">
      <w:pPr>
        <w:pStyle w:val="Odlomakpopisa"/>
        <w:numPr>
          <w:ilvl w:val="0"/>
          <w:numId w:val="4"/>
        </w:numPr>
        <w:rPr>
          <w:rFonts w:cs="Times New Roman"/>
          <w:szCs w:val="24"/>
        </w:rPr>
      </w:pPr>
      <w:r w:rsidRPr="00397EB1">
        <w:rPr>
          <w:rFonts w:cs="Times New Roman"/>
          <w:szCs w:val="24"/>
          <w:lang w:eastAsia="hr-HR"/>
        </w:rPr>
        <w:t>AORT (Agencija za osiguranje radničkih tražbina)</w:t>
      </w:r>
      <w:r w:rsidRPr="00397EB1" w:rsidR="00262621">
        <w:rPr>
          <w:rFonts w:cs="Times New Roman"/>
          <w:szCs w:val="24"/>
        </w:rPr>
        <w:t>, OIB:</w:t>
      </w:r>
      <w:r w:rsidRPr="00397EB1">
        <w:rPr>
          <w:rFonts w:cs="Times New Roman"/>
          <w:szCs w:val="24"/>
        </w:rPr>
        <w:t xml:space="preserve"> </w:t>
      </w:r>
      <w:r w:rsidRPr="00397EB1">
        <w:rPr>
          <w:rFonts w:eastAsia="Times New Roman" w:cs="Times New Roman"/>
          <w:szCs w:val="24"/>
          <w:lang w:eastAsia="hr-HR"/>
        </w:rPr>
        <w:t>04323472109</w:t>
      </w:r>
      <w:r w:rsidRPr="00397EB1" w:rsidR="00262621">
        <w:rPr>
          <w:rFonts w:cs="Times New Roman"/>
          <w:szCs w:val="24"/>
        </w:rPr>
        <w:t xml:space="preserve">, </w:t>
      </w:r>
      <w:proofErr w:type="spellStart"/>
      <w:r w:rsidRPr="00397EB1">
        <w:rPr>
          <w:rFonts w:cs="Times New Roman"/>
          <w:bCs/>
          <w:szCs w:val="24"/>
        </w:rPr>
        <w:t>Frankopanska</w:t>
      </w:r>
      <w:proofErr w:type="spellEnd"/>
      <w:r w:rsidRPr="00397EB1">
        <w:rPr>
          <w:rFonts w:cs="Times New Roman"/>
          <w:bCs/>
          <w:szCs w:val="24"/>
        </w:rPr>
        <w:t xml:space="preserve"> 11, Zagreb</w:t>
      </w:r>
      <w:r w:rsidRPr="00397EB1" w:rsidR="00262621">
        <w:rPr>
          <w:rFonts w:eastAsia="Times New Roman" w:cs="Times New Roman"/>
          <w:szCs w:val="24"/>
          <w:lang w:eastAsia="hr-HR"/>
        </w:rPr>
        <w:t xml:space="preserve">, prijavila tražbinu u iznosu od </w:t>
      </w:r>
      <w:r w:rsidRPr="00397EB1">
        <w:rPr>
          <w:rFonts w:cs="Times New Roman"/>
          <w:bCs/>
          <w:iCs/>
          <w:szCs w:val="24"/>
        </w:rPr>
        <w:t xml:space="preserve">251.324,46 </w:t>
      </w:r>
      <w:r w:rsidRPr="00397EB1" w:rsidR="00262621">
        <w:rPr>
          <w:rFonts w:cs="Times New Roman"/>
          <w:color w:val="000000"/>
          <w:szCs w:val="24"/>
        </w:rPr>
        <w:t xml:space="preserve">kn, iz osnova </w:t>
      </w:r>
      <w:r w:rsidRPr="00397EB1">
        <w:rPr>
          <w:rFonts w:cs="Times New Roman"/>
          <w:color w:val="000000"/>
          <w:szCs w:val="24"/>
        </w:rPr>
        <w:t>rješenja agencije.</w:t>
      </w:r>
    </w:p>
    <w:p w:rsidRPr="00397EB1" w:rsidR="0022102B" w:rsidP="0022102B" w:rsidRDefault="0022102B">
      <w:pPr>
        <w:rPr>
          <w:szCs w:val="24"/>
        </w:rPr>
      </w:pPr>
    </w:p>
    <w:p w:rsidRPr="00397EB1" w:rsidR="0022102B" w:rsidP="004C2D0D" w:rsidRDefault="0022102B">
      <w:pPr>
        <w:ind w:left="372" w:firstLine="348"/>
      </w:pPr>
      <w:r w:rsidRPr="00397EB1">
        <w:t>II. VIŠI ISPLATNI RED</w:t>
      </w:r>
    </w:p>
    <w:p w:rsidRPr="00397EB1" w:rsidR="0022102B" w:rsidP="0022102B" w:rsidRDefault="0022102B">
      <w:pPr>
        <w:ind w:firstLine="708"/>
      </w:pPr>
    </w:p>
    <w:p w:rsidRPr="00397EB1" w:rsidR="0022102B" w:rsidP="0022102B" w:rsidRDefault="0022102B">
      <w:pPr>
        <w:pStyle w:val="Odlomakpopisa"/>
        <w:numPr>
          <w:ilvl w:val="0"/>
          <w:numId w:val="3"/>
        </w:numPr>
        <w:rPr>
          <w:rFonts w:cs="Times New Roman"/>
          <w:color w:val="000000"/>
          <w:szCs w:val="24"/>
        </w:rPr>
      </w:pPr>
      <w:r w:rsidRPr="00397EB1">
        <w:rPr>
          <w:rFonts w:eastAsia="Times New Roman" w:cs="Times New Roman"/>
          <w:szCs w:val="24"/>
          <w:lang w:eastAsia="hr-HR"/>
        </w:rPr>
        <w:t>NAST VILIM</w:t>
      </w:r>
      <w:r w:rsidRPr="00397EB1">
        <w:rPr>
          <w:rFonts w:cs="Times New Roman"/>
          <w:szCs w:val="24"/>
        </w:rPr>
        <w:t xml:space="preserve">, OIB: </w:t>
      </w:r>
      <w:r w:rsidRPr="00397EB1">
        <w:rPr>
          <w:rFonts w:eastAsia="Times New Roman" w:cs="Times New Roman"/>
          <w:szCs w:val="24"/>
          <w:lang w:eastAsia="hr-HR"/>
        </w:rPr>
        <w:t>77433885278</w:t>
      </w:r>
      <w:r w:rsidRPr="00397EB1">
        <w:rPr>
          <w:rFonts w:cs="Times New Roman"/>
          <w:szCs w:val="24"/>
        </w:rPr>
        <w:t xml:space="preserve">, </w:t>
      </w:r>
      <w:r w:rsidRPr="00397EB1">
        <w:rPr>
          <w:rFonts w:eastAsia="Times New Roman" w:cs="Times New Roman"/>
          <w:szCs w:val="24"/>
          <w:lang w:eastAsia="hr-HR"/>
        </w:rPr>
        <w:t>Bosanska 11</w:t>
      </w:r>
      <w:r w:rsidRPr="00397EB1">
        <w:rPr>
          <w:rFonts w:cs="Times New Roman"/>
          <w:szCs w:val="24"/>
        </w:rPr>
        <w:t xml:space="preserve">, Split, </w:t>
      </w:r>
      <w:r w:rsidRPr="00397EB1">
        <w:rPr>
          <w:rFonts w:eastAsia="Times New Roman" w:cs="Times New Roman"/>
          <w:szCs w:val="24"/>
          <w:lang w:eastAsia="hr-HR"/>
        </w:rPr>
        <w:t xml:space="preserve">prijavio tražbinu u iznosu od </w:t>
      </w:r>
      <w:r w:rsidRPr="00397EB1">
        <w:rPr>
          <w:rFonts w:eastAsia="Times New Roman" w:cs="Times New Roman"/>
          <w:bCs/>
          <w:szCs w:val="24"/>
          <w:lang w:eastAsia="hr-HR"/>
        </w:rPr>
        <w:t xml:space="preserve">1.240.889,76 </w:t>
      </w:r>
      <w:r w:rsidRPr="00397EB1">
        <w:rPr>
          <w:rFonts w:cs="Times New Roman"/>
          <w:color w:val="000000"/>
          <w:szCs w:val="24"/>
        </w:rPr>
        <w:t>kn</w:t>
      </w:r>
      <w:r w:rsidR="00DB1487">
        <w:rPr>
          <w:rFonts w:cs="Times New Roman"/>
          <w:color w:val="000000"/>
          <w:szCs w:val="24"/>
        </w:rPr>
        <w:t>, dopunjena u prijavi od 14.07.2020. na iznos od 1.367.985,01 kn</w:t>
      </w:r>
      <w:r w:rsidRPr="00397EB1">
        <w:rPr>
          <w:rFonts w:cs="Times New Roman"/>
          <w:color w:val="000000"/>
          <w:szCs w:val="24"/>
        </w:rPr>
        <w:t>, iz osnova r</w:t>
      </w:r>
      <w:r w:rsidRPr="00397EB1">
        <w:rPr>
          <w:rFonts w:cs="Times New Roman"/>
          <w:szCs w:val="24"/>
        </w:rPr>
        <w:t xml:space="preserve">ješenja za potraživanja </w:t>
      </w:r>
      <w:r w:rsidR="00DB1487">
        <w:rPr>
          <w:rFonts w:cs="Times New Roman"/>
          <w:szCs w:val="24"/>
        </w:rPr>
        <w:t>iz radnog odnosa drugog društva</w:t>
      </w:r>
    </w:p>
    <w:p w:rsidRPr="00397EB1" w:rsidR="0022102B" w:rsidP="0022102B" w:rsidRDefault="0022102B">
      <w:pPr>
        <w:pStyle w:val="Odlomakpopisa"/>
        <w:numPr>
          <w:ilvl w:val="0"/>
          <w:numId w:val="3"/>
        </w:numPr>
        <w:rPr>
          <w:rFonts w:cs="Times New Roman"/>
          <w:szCs w:val="24"/>
        </w:rPr>
      </w:pPr>
      <w:r w:rsidRPr="00397EB1">
        <w:rPr>
          <w:rFonts w:eastAsia="Times New Roman" w:cs="Times New Roman"/>
          <w:szCs w:val="24"/>
          <w:lang w:eastAsia="hr-HR"/>
        </w:rPr>
        <w:t xml:space="preserve">VODOVOD I KANALIZACIJA d.o.o., OIB: 56826138353, Hercegovačka 8, Split, prijavio tražbinu u iznosu od </w:t>
      </w:r>
      <w:r w:rsidRPr="00397EB1">
        <w:rPr>
          <w:rFonts w:eastAsia="Times New Roman" w:cs="Times New Roman"/>
          <w:bCs/>
          <w:noProof/>
          <w:szCs w:val="24"/>
          <w:lang w:eastAsia="hr-HR"/>
        </w:rPr>
        <w:t xml:space="preserve">2.944.371,44 </w:t>
      </w:r>
      <w:r w:rsidRPr="00397EB1">
        <w:rPr>
          <w:rFonts w:cs="Times New Roman"/>
          <w:color w:val="000000"/>
          <w:szCs w:val="24"/>
        </w:rPr>
        <w:t>kn, iz osnova i</w:t>
      </w:r>
      <w:r w:rsidRPr="00397EB1">
        <w:rPr>
          <w:rFonts w:eastAsia="Times New Roman" w:cs="Times New Roman"/>
          <w:szCs w:val="24"/>
          <w:lang w:eastAsia="hr-HR"/>
        </w:rPr>
        <w:t>zvoda otvorenih stavki, obračuni kamata, prijava tražbine  po PN.</w:t>
      </w:r>
    </w:p>
    <w:p w:rsidRPr="00397EB1" w:rsidR="00FE57A5" w:rsidP="00FE57A5" w:rsidRDefault="00FE57A5">
      <w:pPr>
        <w:pStyle w:val="Odlomakpopisa"/>
        <w:ind w:left="1080"/>
        <w:rPr>
          <w:rFonts w:cs="Times New Roman"/>
          <w:szCs w:val="24"/>
        </w:rPr>
      </w:pPr>
    </w:p>
    <w:p w:rsidR="00DB1487" w:rsidP="00397EB1" w:rsidRDefault="00374361">
      <w:pPr>
        <w:ind w:firstLine="708"/>
      </w:pPr>
      <w:r>
        <w:t>S</w:t>
      </w:r>
      <w:r w:rsidR="00DB1487">
        <w:t xml:space="preserve">tečajna upraviteljica u odnosu na dopunu prijave tražbine vjerovnika </w:t>
      </w:r>
      <w:r>
        <w:t xml:space="preserve">Živko Ćurković </w:t>
      </w:r>
      <w:r w:rsidR="00DB1487">
        <w:t>u iznosu 9.381,30 kn izjavljuje da priznaje dopunu prijave tražbine u iznosu od 9.381,30 kn kao tražbinu I. višeg isplatnog reda jer se radi o dijelu obračunatih kamata na utvrđenu tražbinu iz rješenja od 8.lipnja 2020.</w:t>
      </w:r>
    </w:p>
    <w:p w:rsidR="00DB1487" w:rsidP="00397EB1" w:rsidRDefault="00DB1487">
      <w:pPr>
        <w:ind w:firstLine="708"/>
      </w:pPr>
    </w:p>
    <w:p w:rsidR="0022102B" w:rsidP="00397EB1" w:rsidRDefault="00DB1487">
      <w:pPr>
        <w:ind w:firstLine="708"/>
      </w:pPr>
      <w:r>
        <w:t>Nadalje, s</w:t>
      </w:r>
      <w:r w:rsidR="00374361">
        <w:t>tečajna</w:t>
      </w:r>
      <w:r w:rsidRPr="00397EB1" w:rsidR="0022102B">
        <w:t xml:space="preserve"> upravitelj</w:t>
      </w:r>
      <w:r w:rsidR="00374361">
        <w:t>ica</w:t>
      </w:r>
      <w:r w:rsidRPr="00397EB1" w:rsidR="0022102B">
        <w:t xml:space="preserve"> izjavljuje da priznaje  tražbine vjerovnika </w:t>
      </w:r>
      <w:r w:rsidRPr="00397EB1" w:rsidR="000C3013">
        <w:t>I. višeg isplatnog reda, bivših radnika stečajnog dužnika</w:t>
      </w:r>
      <w:r w:rsidRPr="00397EB1" w:rsidR="00397EB1">
        <w:t xml:space="preserve">. </w:t>
      </w:r>
      <w:r w:rsidRPr="00397EB1" w:rsidR="000C3013">
        <w:t xml:space="preserve"> </w:t>
      </w:r>
      <w:r w:rsidRPr="00397EB1" w:rsidR="00397EB1">
        <w:t>Radi se s doprinosima na plaću (za zdravstveno osiguranje, i nekadašnje doprinose za zapošljavanje i za ozljedu na radu), i to za tražbine koje su ispitane i priznate na općem ispitno</w:t>
      </w:r>
      <w:r w:rsidR="006031E8">
        <w:t>m</w:t>
      </w:r>
      <w:r w:rsidRPr="00397EB1" w:rsidR="00397EB1">
        <w:t xml:space="preserve"> ročištu kod svih osim kod: r. br. 43 Perković Julija - ovo je novo</w:t>
      </w:r>
      <w:r w:rsidR="007E6496">
        <w:t xml:space="preserve"> </w:t>
      </w:r>
      <w:r w:rsidRPr="00397EB1" w:rsidR="00397EB1">
        <w:t>pristigla tražbina sa zahtjevom za otpremninu (nismo imali karton ove radnice-bivše direktorice u društvu), a obračunata je sama otpremnina, te dijelo</w:t>
      </w:r>
      <w:r w:rsidR="00374361">
        <w:t>m porezi i doprinosi iz i na otpremninu,</w:t>
      </w:r>
      <w:r w:rsidRPr="00397EB1" w:rsidR="00397EB1">
        <w:t xml:space="preserve"> jer je viša od iznosa na koji se </w:t>
      </w:r>
      <w:r w:rsidR="00374361">
        <w:t>na istu ne obračunavaju</w:t>
      </w:r>
      <w:r w:rsidR="007E6496">
        <w:t xml:space="preserve"> te </w:t>
      </w:r>
      <w:r w:rsidRPr="00397EB1" w:rsidR="00397EB1">
        <w:t xml:space="preserve"> r. br. 58 Škare Rajka po </w:t>
      </w:r>
      <w:proofErr w:type="spellStart"/>
      <w:r w:rsidRPr="00397EB1" w:rsidR="00397EB1">
        <w:t>odvj</w:t>
      </w:r>
      <w:proofErr w:type="spellEnd"/>
      <w:r w:rsidRPr="00397EB1" w:rsidR="00397EB1">
        <w:t xml:space="preserve">. Britvić., za koju je ustanovljeno da je potraživanje prijavila u neto iznosu (ovo je dio koji je sama prijavila po sudskoj presudi), pa su obračunati svi porezi i doprinosi kako iz, tako i na plaću. Također, da se priznaje </w:t>
      </w:r>
      <w:r w:rsidRPr="00397EB1" w:rsidR="000C3013">
        <w:t xml:space="preserve"> tražbin</w:t>
      </w:r>
      <w:r w:rsidRPr="00397EB1" w:rsidR="00397EB1">
        <w:t>a</w:t>
      </w:r>
      <w:r w:rsidRPr="00397EB1" w:rsidR="000C3013">
        <w:t xml:space="preserve"> vjerovnika II. višeg isplatnog reda Vodovod i kanalizacija d.o.o., OIB: 56826138353, Hercegovačka 8, Split, u iznosu od </w:t>
      </w:r>
      <w:r w:rsidRPr="00397EB1" w:rsidR="000C3013">
        <w:rPr>
          <w:bCs/>
          <w:noProof/>
        </w:rPr>
        <w:t xml:space="preserve">2.944.371,44 </w:t>
      </w:r>
      <w:r w:rsidRPr="00397EB1" w:rsidR="000C3013">
        <w:rPr>
          <w:color w:val="000000"/>
        </w:rPr>
        <w:t xml:space="preserve">kn, jer da se temelji na vjerodostojnoj dokumentaciji, dok da se osporava tražbina vjerovnika II. višeg isplatnog reda Vilima </w:t>
      </w:r>
      <w:proofErr w:type="spellStart"/>
      <w:r w:rsidRPr="00397EB1" w:rsidR="000C3013">
        <w:rPr>
          <w:color w:val="000000"/>
        </w:rPr>
        <w:t>Nast</w:t>
      </w:r>
      <w:proofErr w:type="spellEnd"/>
      <w:r w:rsidRPr="00397EB1" w:rsidR="000C3013">
        <w:t xml:space="preserve">, OIB: 77433885278, Bosanska 11, Split, u iznosu od </w:t>
      </w:r>
      <w:r>
        <w:rPr>
          <w:bCs/>
        </w:rPr>
        <w:t>1.367.985,01</w:t>
      </w:r>
      <w:r w:rsidRPr="00397EB1" w:rsidR="000C3013">
        <w:rPr>
          <w:bCs/>
        </w:rPr>
        <w:t xml:space="preserve"> </w:t>
      </w:r>
      <w:r w:rsidRPr="00397EB1" w:rsidR="000C3013">
        <w:rPr>
          <w:color w:val="000000"/>
        </w:rPr>
        <w:t>kn, jer da se radi o prijavi tražbine bivšeg radnika povezanih društava sa dužnikom, kako je i</w:t>
      </w:r>
      <w:r w:rsidRPr="00397EB1" w:rsidR="0022102B">
        <w:t xml:space="preserve"> naveden</w:t>
      </w:r>
      <w:r w:rsidRPr="00397EB1" w:rsidR="000C3013">
        <w:t>o</w:t>
      </w:r>
      <w:r w:rsidRPr="00397EB1" w:rsidR="0022102B">
        <w:t xml:space="preserve"> u tablici prijavljenih i ispitanih tražbina od 9.7.2020. </w:t>
      </w:r>
      <w:r>
        <w:t xml:space="preserve"> Također, kod podnošenja prijedloga za današnje posebno ispitno ročište u odnosu na utvrđene tražbine vjerovnika I. višeg isplatnog reda, a koje su ispitane na općem ispitnom ročištu od 5.lipnja 2020., imala sam na umu i sljedeće: </w:t>
      </w:r>
    </w:p>
    <w:p w:rsidR="00DB1487" w:rsidP="00397EB1" w:rsidRDefault="00DB1487">
      <w:pPr>
        <w:ind w:firstLine="708"/>
      </w:pPr>
    </w:p>
    <w:p w:rsidR="00DB1487" w:rsidP="00397EB1" w:rsidRDefault="00DB1487">
      <w:pPr>
        <w:ind w:firstLine="708"/>
      </w:pPr>
      <w:r>
        <w:t xml:space="preserve">U Stečajnom zakonu navodi se da se prijavljuju tražbine radnika u bruto iznosu, što po uvriježenoj terminologiji znači neto iznos uvećan za doprinose i poreze iz plaće. Prema </w:t>
      </w:r>
      <w:r>
        <w:lastRenderedPageBreak/>
        <w:t xml:space="preserve">sudskoj praksi koju sam pronašla u ukupni bruto iznos plaće radnika, kako stoji u zakonu imaju se uključiti i doprinosi na plaću, što sam ovom prilikom i napravila. </w:t>
      </w:r>
    </w:p>
    <w:p w:rsidR="00DB1487" w:rsidP="00397EB1" w:rsidRDefault="00DB1487">
      <w:pPr>
        <w:ind w:firstLine="708"/>
      </w:pPr>
    </w:p>
    <w:p w:rsidR="00DB1487" w:rsidP="00397EB1" w:rsidRDefault="00DB1487">
      <w:pPr>
        <w:ind w:firstLine="708"/>
      </w:pPr>
      <w:r>
        <w:t xml:space="preserve">Na upit vjerovnika Ante </w:t>
      </w:r>
      <w:proofErr w:type="spellStart"/>
      <w:r>
        <w:t>Giljanovića</w:t>
      </w:r>
      <w:proofErr w:type="spellEnd"/>
      <w:r>
        <w:t xml:space="preserve"> da stečajna upraviteljica pojasni prijavu tražbine vjerovnika pod rednim brojem 43. Perković Julije u dijelu koji se odnosi na obračunate doprinose na prijavljenu otpremninu, stečajna upraviteljica izjavljuje da je kod obračuna prijave tražbine vjerovnika Julije Perković s osnova otpremnine obračunala otpremninu zajedno sa pripadajućim porezima, kao i doprinosima </w:t>
      </w:r>
      <w:r w:rsidR="00F93F73">
        <w:t>za mirovinsko i zdravstveno osiguranje iznad iznosa koji je oslobođen ovih doprinosa po zakonu za otpremnine.</w:t>
      </w:r>
    </w:p>
    <w:p w:rsidR="004553C1" w:rsidP="00397EB1" w:rsidRDefault="004553C1">
      <w:pPr>
        <w:ind w:firstLine="708"/>
      </w:pPr>
    </w:p>
    <w:p w:rsidR="004553C1" w:rsidP="00397EB1" w:rsidRDefault="004553C1">
      <w:pPr>
        <w:ind w:firstLine="708"/>
      </w:pPr>
      <w:r>
        <w:t>Na upit zamjenika punomoćnika vjerovnika HYPO GROPU d.o.o. da se stečajna upraviteljica izjasni nalazili se prema prijavljenim</w:t>
      </w:r>
      <w:r w:rsidR="00374361">
        <w:t xml:space="preserve"> i</w:t>
      </w:r>
      <w:r>
        <w:t xml:space="preserve"> ispitanim tražbinama vjerovnika I. višeg isplatnog reda na današnjem posebnom ispitnom ročištu i prijavljene tražbine koje su vjerovnici ostvarili iz radnog odnosa kod povezanih društava a ne kod stečajnog dužnika Dalma d.d., stečajna upraviteljica izjavljuje da se radi samo o prijavljenim i ispitanim tražbinama vjerovnika I. višeg isplatnog reda, odnosno radnika iz radnog odnosa kod stečajnog dužnika Dalma d.d., osim prijave tražbine vjerovnika Vilima </w:t>
      </w:r>
      <w:proofErr w:type="spellStart"/>
      <w:r>
        <w:t>Nast</w:t>
      </w:r>
      <w:proofErr w:type="spellEnd"/>
      <w:r>
        <w:t xml:space="preserve">, koja je ispitana kao tražbina II. višeg isplatnog reda, kao i sve ostale tražbine iz sličnog osnova na općem ispitnom ročištu od 5.lipnja 2020. </w:t>
      </w:r>
    </w:p>
    <w:p w:rsidR="004553C1" w:rsidP="00397EB1" w:rsidRDefault="004553C1">
      <w:pPr>
        <w:ind w:firstLine="708"/>
      </w:pPr>
    </w:p>
    <w:p w:rsidR="004553C1" w:rsidP="00397EB1" w:rsidRDefault="004553C1">
      <w:pPr>
        <w:ind w:firstLine="708"/>
      </w:pPr>
      <w:r>
        <w:t xml:space="preserve">Vjerovnik Ante </w:t>
      </w:r>
      <w:proofErr w:type="spellStart"/>
      <w:r>
        <w:t>Giljanović</w:t>
      </w:r>
      <w:proofErr w:type="spellEnd"/>
      <w:r>
        <w:t xml:space="preserve"> i nakon dopunskog izjašnjenja stečajne upraviteljice u pogledu pravnog karaktera dopune tražbina vjerovnika I. višeg isplatnog reda s osnova obračunatih doprinosa za zdravstveno i mirovinsko osiguranje, izjavljuje da osporava tražbine vjerovnika I. višeg isplatnog reda navedene u tablici pod rednim brojem od 1. do 71. u cijelosti jer smatra da to nisu tražbine vjerovnika</w:t>
      </w:r>
      <w:r w:rsidR="00374361">
        <w:t>,</w:t>
      </w:r>
      <w:r>
        <w:t xml:space="preserve"> već tražbine Hrvatskog zavoda za zdravstveno osiguranje koje ne ulaze u bruto plaću radnika. Ujedno</w:t>
      </w:r>
      <w:r w:rsidR="00374361">
        <w:t xml:space="preserve"> da ustraje</w:t>
      </w:r>
      <w:r>
        <w:t xml:space="preserve"> u prijedlogu za imenovanjem odbora vjerovnika. </w:t>
      </w:r>
    </w:p>
    <w:p w:rsidR="004553C1" w:rsidP="00397EB1" w:rsidRDefault="004553C1">
      <w:pPr>
        <w:ind w:firstLine="708"/>
      </w:pPr>
    </w:p>
    <w:p w:rsidRPr="00397EB1" w:rsidR="004553C1" w:rsidP="00397EB1" w:rsidRDefault="004553C1">
      <w:pPr>
        <w:ind w:firstLine="708"/>
      </w:pPr>
      <w:r>
        <w:t xml:space="preserve">I punomoćnica vjerovnika Celja </w:t>
      </w:r>
      <w:proofErr w:type="spellStart"/>
      <w:r>
        <w:t>Aljinović</w:t>
      </w:r>
      <w:proofErr w:type="spellEnd"/>
      <w:r>
        <w:t xml:space="preserve"> i dr. odvjetnica Marija Brčić, u cijelosti se pridružuje osporavanju tražbina vjerovnika I. višeg isplatnog reda, </w:t>
      </w:r>
      <w:r w:rsidR="00DD13E4">
        <w:t xml:space="preserve">koje je osporio vjerovnik Ante </w:t>
      </w:r>
      <w:proofErr w:type="spellStart"/>
      <w:r w:rsidR="00DD13E4">
        <w:t>Giljanović</w:t>
      </w:r>
      <w:proofErr w:type="spellEnd"/>
      <w:r w:rsidR="00DD13E4">
        <w:t>.</w:t>
      </w:r>
    </w:p>
    <w:p w:rsidRPr="00397EB1" w:rsidR="0022102B" w:rsidP="0022102B" w:rsidRDefault="0022102B">
      <w:r w:rsidRPr="00397EB1">
        <w:tab/>
      </w:r>
    </w:p>
    <w:p w:rsidRPr="00397EB1" w:rsidR="0022102B" w:rsidP="0022102B" w:rsidRDefault="004553C1">
      <w:pPr>
        <w:ind w:firstLine="708"/>
      </w:pPr>
      <w:r>
        <w:t>Ostali p</w:t>
      </w:r>
      <w:r w:rsidRPr="00397EB1" w:rsidR="0022102B">
        <w:t xml:space="preserve">risutni vjerovnici </w:t>
      </w:r>
      <w:r>
        <w:t>odnosno punomoćnici vjerovnika izjavljuju</w:t>
      </w:r>
      <w:r w:rsidRPr="00397EB1" w:rsidR="0022102B">
        <w:t xml:space="preserve"> da ne osporavaju prijave drugih vjerovnika koje je na ovom ročištu priznao stečajni upravitelj.</w:t>
      </w:r>
    </w:p>
    <w:p w:rsidRPr="00397EB1" w:rsidR="0022102B" w:rsidP="0022102B" w:rsidRDefault="0022102B"/>
    <w:p w:rsidRPr="00397EB1" w:rsidR="0022102B" w:rsidP="0022102B" w:rsidRDefault="0022102B">
      <w:r w:rsidRPr="00397EB1">
        <w:t>Sud donosi sljedeći:</w:t>
      </w:r>
    </w:p>
    <w:p w:rsidRPr="00397EB1" w:rsidR="0022102B" w:rsidP="0022102B" w:rsidRDefault="0022102B">
      <w:pPr>
        <w:jc w:val="center"/>
      </w:pPr>
      <w:r w:rsidRPr="00397EB1">
        <w:t xml:space="preserve">z a k l j u č a k </w:t>
      </w:r>
    </w:p>
    <w:p w:rsidRPr="00397EB1" w:rsidR="0022102B" w:rsidP="0022102B" w:rsidRDefault="0022102B">
      <w:pPr>
        <w:jc w:val="center"/>
      </w:pPr>
    </w:p>
    <w:p w:rsidRPr="00397EB1" w:rsidR="0022102B" w:rsidP="0022102B" w:rsidRDefault="0022102B">
      <w:pPr>
        <w:ind w:firstLine="708"/>
      </w:pPr>
      <w:r w:rsidRPr="00397EB1">
        <w:t>Sukladno izjašnjenju stečajnog upravitelja</w:t>
      </w:r>
      <w:r w:rsidR="004553C1">
        <w:t xml:space="preserve"> i stečajnih vjerovnika </w:t>
      </w:r>
      <w:r w:rsidRPr="00397EB1">
        <w:t xml:space="preserve"> na </w:t>
      </w:r>
      <w:r w:rsidR="004553C1">
        <w:t xml:space="preserve">današnjem posebnom </w:t>
      </w:r>
      <w:r w:rsidRPr="00397EB1">
        <w:t>ispitnom ročištu</w:t>
      </w:r>
      <w:r w:rsidR="004553C1">
        <w:t>,</w:t>
      </w:r>
      <w:r w:rsidRPr="00397EB1">
        <w:t xml:space="preserve"> stečajni sudac izradit će tablicu ispitanih tražbina te donijeti rješenje o utvrđivanju</w:t>
      </w:r>
      <w:r w:rsidR="004553C1">
        <w:t xml:space="preserve"> odnosno osporavanju</w:t>
      </w:r>
      <w:r w:rsidRPr="00397EB1">
        <w:t xml:space="preserve"> tražbina, time da će pisani </w:t>
      </w:r>
      <w:proofErr w:type="spellStart"/>
      <w:r w:rsidRPr="00397EB1">
        <w:t>otpravak</w:t>
      </w:r>
      <w:proofErr w:type="spellEnd"/>
      <w:r w:rsidRPr="00397EB1">
        <w:t xml:space="preserve"> biti dostavljen samo stečajnom  upravitelju i vjerovnicima čije su tražbine osporene.</w:t>
      </w:r>
    </w:p>
    <w:p w:rsidRPr="00397EB1" w:rsidR="0022102B" w:rsidP="0022102B" w:rsidRDefault="0022102B"/>
    <w:p w:rsidRPr="00397EB1" w:rsidR="0022102B" w:rsidP="0022102B" w:rsidRDefault="0022102B">
      <w:pPr>
        <w:ind w:firstLine="708"/>
      </w:pPr>
      <w:proofErr w:type="spellStart"/>
      <w:r w:rsidRPr="00397EB1">
        <w:t>Otpravak</w:t>
      </w:r>
      <w:proofErr w:type="spellEnd"/>
      <w:r w:rsidRPr="00397EB1">
        <w:t xml:space="preserve"> rješenja bit će istaknut na e-oglasnoj ploči ovog suda. </w:t>
      </w:r>
    </w:p>
    <w:p w:rsidRPr="00397EB1" w:rsidR="0022102B" w:rsidP="0022102B" w:rsidRDefault="0022102B"/>
    <w:p w:rsidRPr="00397EB1" w:rsidR="0022102B" w:rsidP="0022102B" w:rsidRDefault="004553C1">
      <w:pPr>
        <w:ind w:left="360" w:firstLine="348"/>
      </w:pPr>
      <w:r>
        <w:t>Dovršeno u 10,1</w:t>
      </w:r>
      <w:r w:rsidR="005D09BF">
        <w:t>5</w:t>
      </w:r>
      <w:r w:rsidRPr="00397EB1" w:rsidR="0022102B">
        <w:t xml:space="preserve"> sati.</w:t>
      </w:r>
    </w:p>
    <w:p w:rsidRPr="00397EB1" w:rsidR="0022102B" w:rsidP="0022102B" w:rsidRDefault="0022102B">
      <w:pPr>
        <w:ind w:left="360"/>
      </w:pPr>
    </w:p>
    <w:p w:rsidRPr="00397EB1" w:rsidR="0022102B" w:rsidP="0022102B" w:rsidRDefault="0022102B">
      <w:r w:rsidRPr="00397EB1">
        <w:t xml:space="preserve">zapisničar                                </w:t>
      </w:r>
      <w:r w:rsidRPr="00397EB1">
        <w:tab/>
        <w:t>stečajni upravitelj                       stečajni sudac</w:t>
      </w:r>
    </w:p>
    <w:p w:rsidRPr="00397EB1" w:rsidR="0022102B" w:rsidP="0022102B" w:rsidRDefault="0022102B"/>
    <w:p w:rsidRPr="00397EB1" w:rsidR="0022102B" w:rsidP="0022102B" w:rsidRDefault="0022102B"/>
    <w:p w:rsidRPr="00397EB1" w:rsidR="0022102B" w:rsidP="0022102B" w:rsidRDefault="0022102B"/>
    <w:p w:rsidRPr="00397EB1" w:rsidR="0022102B" w:rsidP="0022102B" w:rsidRDefault="0022102B">
      <w:r w:rsidRPr="00397EB1">
        <w:t>stečajni vjerovnici</w:t>
      </w:r>
    </w:p>
    <w:p w:rsidRPr="00397EB1" w:rsidR="0022102B" w:rsidP="0022102B" w:rsidRDefault="0022102B"/>
    <w:p w:rsidRPr="00397EB1" w:rsidR="0022102B" w:rsidP="0022102B" w:rsidRDefault="0022102B"/>
    <w:p w:rsidRPr="00397EB1" w:rsidR="0022102B" w:rsidP="0022102B" w:rsidRDefault="0022102B"/>
    <w:p w:rsidRPr="00397EB1" w:rsidR="0022102B" w:rsidP="0022102B" w:rsidRDefault="0022102B"/>
    <w:p w:rsidRPr="00397EB1" w:rsidR="0022102B" w:rsidP="0022102B" w:rsidRDefault="0022102B"/>
    <w:sectPr w:rsidRPr="00397EB1" w:rsidR="002210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43C09"/>
    <w:multiLevelType w:val="hybridMultilevel"/>
    <w:tmpl w:val="3ADA2BD0"/>
    <w:lvl w:ilvl="0" w:tplc="C1F2D68C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997099"/>
    <w:multiLevelType w:val="hybridMultilevel"/>
    <w:tmpl w:val="0E32E0CA"/>
    <w:lvl w:ilvl="0" w:tplc="7E309C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452064C"/>
    <w:multiLevelType w:val="hybridMultilevel"/>
    <w:tmpl w:val="77C40324"/>
    <w:lvl w:ilvl="0" w:tplc="EBDAAF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F76E11"/>
    <w:multiLevelType w:val="multilevel"/>
    <w:tmpl w:val="99943F3A"/>
    <w:lvl w:ilvl="0">
      <w:start w:val="1"/>
      <w:numFmt w:val="decimal"/>
      <w:pStyle w:val="Poglavlja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/>
        <w:i w:val="false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num w:numId="1">
    <w:abstractNumId w:val="3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02B"/>
    <w:rsid w:val="0005447D"/>
    <w:rsid w:val="0005777B"/>
    <w:rsid w:val="00073977"/>
    <w:rsid w:val="000C3013"/>
    <w:rsid w:val="000D205A"/>
    <w:rsid w:val="001A7FA8"/>
    <w:rsid w:val="001D22F2"/>
    <w:rsid w:val="0022102B"/>
    <w:rsid w:val="00262621"/>
    <w:rsid w:val="0033014C"/>
    <w:rsid w:val="0037217F"/>
    <w:rsid w:val="00374361"/>
    <w:rsid w:val="00397EB1"/>
    <w:rsid w:val="003A2A50"/>
    <w:rsid w:val="003C4E01"/>
    <w:rsid w:val="00411CC3"/>
    <w:rsid w:val="004379D9"/>
    <w:rsid w:val="004553C1"/>
    <w:rsid w:val="004C2D0D"/>
    <w:rsid w:val="00511B9C"/>
    <w:rsid w:val="00560892"/>
    <w:rsid w:val="005D09BF"/>
    <w:rsid w:val="006031E8"/>
    <w:rsid w:val="006B7F1D"/>
    <w:rsid w:val="006F3E9C"/>
    <w:rsid w:val="00703C56"/>
    <w:rsid w:val="00747ED4"/>
    <w:rsid w:val="007A1930"/>
    <w:rsid w:val="007E6496"/>
    <w:rsid w:val="00824693"/>
    <w:rsid w:val="00853AD6"/>
    <w:rsid w:val="00863F40"/>
    <w:rsid w:val="008C4071"/>
    <w:rsid w:val="008E1254"/>
    <w:rsid w:val="00916238"/>
    <w:rsid w:val="009809CB"/>
    <w:rsid w:val="00986336"/>
    <w:rsid w:val="00A022B9"/>
    <w:rsid w:val="00A864EA"/>
    <w:rsid w:val="00C4593B"/>
    <w:rsid w:val="00C65040"/>
    <w:rsid w:val="00DB1487"/>
    <w:rsid w:val="00DD13E4"/>
    <w:rsid w:val="00DD4B01"/>
    <w:rsid w:val="00DF695B"/>
    <w:rsid w:val="00E018E8"/>
    <w:rsid w:val="00E43BD7"/>
    <w:rsid w:val="00E54C85"/>
    <w:rsid w:val="00E92B54"/>
    <w:rsid w:val="00F53219"/>
    <w:rsid w:val="00F90164"/>
    <w:rsid w:val="00F93F73"/>
    <w:rsid w:val="00FE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2102B"/>
    <w:rPr>
      <w:rFonts w:cstheme="minorBidi"/>
      <w:szCs w:val="22"/>
    </w:rPr>
  </w:style>
  <w:style w:type="paragraph" w:styleId="Naslov1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glavlja" w:customStyle="true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type="character" w:styleId="PoglavljaChar" w:customStyle="true">
    <w:name w:val="Poglavlja Char"/>
    <w:basedOn w:val="OdlomakpopisaChar"/>
    <w:link w:val="Poglavlja"/>
    <w:locked/>
    <w:rsid w:val="00C65040"/>
    <w:rPr>
      <w:b/>
      <w:sz w:val="28"/>
      <w:szCs w:val="28"/>
    </w:rPr>
  </w:style>
  <w:style w:type="paragraph" w:styleId="Odlomakpopisa">
    <w:name w:val="List Paragraph"/>
    <w:basedOn w:val="Normal"/>
    <w:link w:val="OdlomakpopisaChar"/>
    <w:uiPriority w:val="34"/>
    <w:qFormat/>
    <w:rsid w:val="00C65040"/>
    <w:pPr>
      <w:ind w:left="708"/>
    </w:pPr>
  </w:style>
  <w:style w:type="character" w:styleId="Naslov1Char" w:customStyle="true">
    <w:name w:val="Naslov 1 Char"/>
    <w:basedOn w:val="Zadanifontodlomka"/>
    <w:link w:val="Naslov1"/>
    <w:rsid w:val="00C65040"/>
    <w:rPr>
      <w:rFonts w:eastAsia="Times New Roman"/>
      <w:b/>
      <w:bCs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C65040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C65040"/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paragraph" w:styleId="Bezproreda">
    <w:name w:val="No Spacing"/>
    <w:uiPriority w:val="99"/>
    <w:qFormat/>
    <w:rsid w:val="00C65040"/>
    <w:rPr>
      <w:rFonts w:ascii="Calibri" w:hAnsi="Calibri" w:eastAsia="Calibri"/>
      <w:sz w:val="22"/>
      <w:szCs w:val="22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C65040"/>
  </w:style>
  <w:style w:type="paragraph" w:styleId="Default" w:customStyle="true">
    <w:name w:val="Default"/>
    <w:rsid w:val="0033014C"/>
    <w:pPr>
      <w:autoSpaceDE w:val="false"/>
      <w:autoSpaceDN w:val="false"/>
      <w:adjustRightInd w:val="false"/>
    </w:pPr>
    <w:rPr>
      <w:rFonts w:ascii="Cambria" w:hAnsi="Cambria" w:cs="Cambria"/>
      <w:color w:val="000000"/>
    </w:rPr>
  </w:style>
  <w:style w:type="character" w:styleId="Tekstrezerviranogmjesta">
    <w:name w:val="Placeholder Text"/>
    <w:basedOn w:val="Zadanifontodlomka"/>
    <w:uiPriority w:val="99"/>
    <w:semiHidden/>
    <w:rsid w:val="009809C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809CB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809CB"/>
    <w:rPr>
      <w:rFonts w:cs="Times New Roman"/>
      <w:b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809CB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809CB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102B"/>
    <w:rPr>
      <w:rFonts w:cstheme="minorBidi"/>
      <w:szCs w:val="22"/>
    </w:r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rFonts w:eastAsia="Times New Roman"/>
      <w:b/>
      <w:bCs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customStyle="1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</w:style>
  <w:style w:customStyle="1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65040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65040"/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styleId="Bezproreda" w:type="paragraph">
    <w:name w:val="No Spacing"/>
    <w:uiPriority w:val="99"/>
    <w:qFormat/>
    <w:rsid w:val="00C65040"/>
    <w:rPr>
      <w:rFonts w:ascii="Calibri" w:eastAsia="Calibri" w:hAnsi="Calibri"/>
      <w:sz w:val="22"/>
      <w:szCs w:val="22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65040"/>
  </w:style>
  <w:style w:customStyle="1" w:styleId="Default" w:type="paragraph">
    <w:name w:val="Default"/>
    <w:rsid w:val="0033014C"/>
    <w:pPr>
      <w:autoSpaceDE w:val="0"/>
      <w:autoSpaceDN w:val="0"/>
      <w:adjustRightInd w:val="0"/>
    </w:pPr>
    <w:rPr>
      <w:rFonts w:ascii="Cambria" w:cs="Cambria" w:hAnsi="Cambria"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980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9C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9CB"/>
    <w:rPr>
      <w:rFonts w:cs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9C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9C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878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5153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17. srpnja 2020.</izvorni_sadrzaj>
    <derivirana_varijabla naziv="DomainObject.StvarniPocetakDatum_1">17. srpnja 2020.</derivirana_varijabla>
  </DomainObject.StvarniPocetakDatum>
  <DomainObject.StvarniZavrsetakDatum>
    <izvorni_sadrzaj>17. srpnja 2020.</izvorni_sadrzaj>
    <derivirana_varijabla naziv="DomainObject.StvarniZavrsetakDatum_1">17. srpnja 2020.</derivirana_varijabla>
  </DomainObject.StvarniZavrsetakDatum>
  <DomainObject.PlaniraniZavrsetakDatum>
    <izvorni_sadrzaj>17. srpnja 2020.</izvorni_sadrzaj>
    <derivirana_varijabla naziv="DomainObject.PlaniraniZavrsetakDatum_1">17. srpnja 2020.</derivirana_varijabla>
  </DomainObject.PlaniraniZavrsetakDatum>
  <DomainObject.PlaniraniPocetakDatum>
    <izvorni_sadrzaj>17. srpnja 2020.</izvorni_sadrzaj>
    <derivirana_varijabla naziv="DomainObject.PlaniraniPocetakDatum_1">17. srpnja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srpnja 2020.</izvorni_sadrzaj>
    <derivirana_varijabla naziv="DomainObject.Zapisnik.DatumKreiranja_1">17.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St-156/2012-108</izvorni_sadrzaj>
    <derivirana_varijabla naziv="DomainObject.Zapisnik.Oznaka_1">St-156/2012-108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2012.</izvorni_sadrzaj>
    <derivirana_varijabla naziv="DomainObject.Predmet.DatumOsnivanja_1">22.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St-156/2012</izvorni_sadrzaj>
    <derivirana_varijabla naziv="DomainObject.Predmet.OznakaBroj_1">St-156/2012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Dalma, dioničko društvo za turizam, ugostiteljstvo, promet i usluge u stečaju</izvorni_sadrzaj>
    <derivirana_varijabla naziv="DomainObject.Predmet.ProtustrankaFormated_1">  Dalma, dioničko društvo za turizam, ugostiteljstvo, promet i usluge u stečaju</derivirana_varijabla>
  </DomainObject.Predmet.ProtustrankaFormated>
  <DomainObject.Predmet.ProtustrankaFormatedOIB>
    <izvorni_sadrzaj>  Dalma, dioničko društvo za turizam, ugostiteljstvo, promet i usluge u stečaju, OIB 64479860853</izvorni_sadrzaj>
    <derivirana_varijabla naziv="DomainObject.Predmet.ProtustrankaFormatedOIB_1">  Dalma, dioničko društvo za turizam, ugostiteljstvo, promet i usluge u stečaju, OIB 64479860853</derivirana_varijabla>
  </DomainObject.Predmet.ProtustrankaFormatedOIB>
  <DomainObject.Predmet.ProtustrankaFormatedWithAdress>
    <izvorni_sadrzaj> Dalma, dioničko društvo za turizam, ugostiteljstvo, promet i usluge u stečaju, Kopilica 5, 21000 Split</izvorni_sadrzaj>
    <derivirana_varijabla naziv="DomainObject.Predmet.ProtustrankaFormatedWithAdress_1"> Dalma, dioničko društvo za turizam, ugostiteljstvo, promet i usluge u stečaju, Kopilica 5, 21000 Split</derivirana_varijabla>
  </DomainObject.Predmet.ProtustrankaFormatedWithAdress>
  <DomainObject.Predmet.ProtustrankaFormatedWithAdressOIB>
    <izvorni_sadrzaj> Dalma, dioničko društvo za turizam, ugostiteljstvo, promet i usluge u stečaju, OIB 64479860853, Kopilica 5, 21000 Split</izvorni_sadrzaj>
    <derivirana_varijabla naziv="DomainObject.Predmet.ProtustrankaFormatedWithAdressOIB_1"> Dalma, dioničko društvo za turizam, ugostiteljstvo, promet i usluge u stečaju, OIB 64479860853, Kopilica 5, 21000 Split</derivirana_varijabla>
  </DomainObject.Predmet.ProtustrankaFormatedWithAdressOIB>
  <DomainObject.Predmet.ProtustrankaWithAdress>
    <izvorni_sadrzaj>Dalma, dioničko društvo za turizam, ugostiteljstvo, promet i usluge u stečaju Kopilica 5, 21000 Split</izvorni_sadrzaj>
    <derivirana_varijabla naziv="DomainObject.Predmet.ProtustrankaWithAdress_1">Dalma, dioničko društvo za turizam, ugostiteljstvo, promet i usluge u stečaju Kopilica 5, 21000 Split</derivirana_varijabla>
  </DomainObject.Predmet.ProtustrankaWithAdress>
  <DomainObject.Predmet.ProtustrankaWithAdressOIB>
    <izvorni_sadrzaj>Dalma, dioničko društvo za turizam, ugostiteljstvo, promet i usluge u stečaju, OIB 64479860853, Kopilica 5, 21000 Split</izvorni_sadrzaj>
    <derivirana_varijabla naziv="DomainObject.Predmet.ProtustrankaWithAdressOIB_1">Dalma, dioničko društvo za turizam, ugostiteljstvo, promet i usluge u stečaju, OIB 64479860853, Kopilica 5, 21000 Split</derivirana_varijabla>
  </DomainObject.Predmet.ProtustrankaWithAdressOIB>
  <DomainObject.Predmet.ProtustrankaNazivFormated>
    <izvorni_sadrzaj>Dalma, dioničko društvo za turizam, ugostiteljstvo, promet i usluge u stečaju</izvorni_sadrzaj>
    <derivirana_varijabla naziv="DomainObject.Predmet.ProtustrankaNazivFormated_1">Dalma, dioničko društvo za turizam, ugostiteljstvo, promet i usluge u stečaju</derivirana_varijabla>
  </DomainObject.Predmet.ProtustrankaNazivFormated>
  <DomainObject.Predmet.ProtustrankaNazivFormatedOIB>
    <izvorni_sadrzaj>Dalma, dioničko društvo za turizam, ugostiteljstvo, promet i usluge u stečaju, OIB 64479860853</izvorni_sadrzaj>
    <derivirana_varijabla naziv="DomainObject.Predmet.ProtustrankaNazivFormatedOIB_1">Dalma, dioničko društvo za turizam, ugostiteljstvo, promet i usluge u stečaju, OIB 64479860853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srpnja 2020.</izvorni_sadrzaj>
    <derivirana_varijabla naziv="DomainObject.Predmet.SpisIzvanSuda.DatumIzlazaSpisa_1">7. srpnja 2020.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ŠKARE</izvorni_sadrzaj>
    <derivirana_varijabla naziv="DomainObject.Predmet.StrankaFormated_1">  RAJKA ŠKARE</derivirana_varijabla>
  </DomainObject.Predmet.StrankaFormated>
  <DomainObject.Predmet.StrankaFormatedOIB>
    <izvorni_sadrzaj>  RAJKA ŠKARE, OIB 05716432749</izvorni_sadrzaj>
    <derivirana_varijabla naziv="DomainObject.Predmet.StrankaFormatedOIB_1">  RAJKA ŠKARE, OIB 05716432749</derivirana_varijabla>
  </DomainObject.Predmet.StrankaFormatedOIB>
  <DomainObject.Predmet.StrankaFormatedWithAdress>
    <izvorni_sadrzaj> RAJKA ŠKARE, Markov put 117, 21000 Split</izvorni_sadrzaj>
    <derivirana_varijabla naziv="DomainObject.Predmet.StrankaFormatedWithAdress_1"> RAJKA ŠKARE, Markov put 117, 21000 Split</derivirana_varijabla>
  </DomainObject.Predmet.StrankaFormatedWithAdress>
  <DomainObject.Predmet.StrankaFormatedWithAdressOIB>
    <izvorni_sadrzaj> RAJKA ŠKARE, OIB 05716432749, Markov put 117, 21000 Split</izvorni_sadrzaj>
    <derivirana_varijabla naziv="DomainObject.Predmet.StrankaFormatedWithAdressOIB_1"> RAJKA ŠKARE, OIB 05716432749, Markov put 117, 21000 Split</derivirana_varijabla>
  </DomainObject.Predmet.StrankaFormatedWithAdressOIB>
  <DomainObject.Predmet.StrankaWithAdress>
    <izvorni_sadrzaj>RAJKA ŠKARE Markov put 117,21000 Split</izvorni_sadrzaj>
    <derivirana_varijabla naziv="DomainObject.Predmet.StrankaWithAdress_1">RAJKA ŠKARE Markov put 117,21000 Split</derivirana_varijabla>
  </DomainObject.Predmet.StrankaWithAdress>
  <DomainObject.Predmet.StrankaWithAdressOIB>
    <izvorni_sadrzaj>RAJKA ŠKARE, OIB 05716432749, Markov put 117,21000 Split</izvorni_sadrzaj>
    <derivirana_varijabla naziv="DomainObject.Predmet.StrankaWithAdressOIB_1">RAJKA ŠKARE, OIB 05716432749, Markov put 117,21000 Split</derivirana_varijabla>
  </DomainObject.Predmet.StrankaWithAdressOIB>
  <DomainObject.Predmet.StrankaNazivFormated>
    <izvorni_sadrzaj>RAJKA ŠKARE</izvorni_sadrzaj>
    <derivirana_varijabla naziv="DomainObject.Predmet.StrankaNazivFormated_1">RAJKA ŠKARE</derivirana_varijabla>
  </DomainObject.Predmet.StrankaNazivFormated>
  <DomainObject.Predmet.StrankaNazivFormatedOIB>
    <izvorni_sadrzaj>RAJKA ŠKARE, OIB 05716432749</izvorni_sadrzaj>
    <derivirana_varijabla naziv="DomainObject.Predmet.StrankaNazivFormatedOIB_1">RAJKA ŠKARE, OIB 05716432749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RAJKA ŠKARE</item>
    </izvorni_sadrzaj>
    <derivirana_varijabla naziv="DomainObject.Predmet.StrankaListFormated_1">
      <item>RAJKA ŠKARE</item>
    </derivirana_varijabla>
  </DomainObject.Predmet.StrankaListFormated>
  <DomainObject.Predmet.StrankaListFormatedOIB>
    <izvorni_sadrzaj>
      <item>RAJKA ŠKARE, OIB 05716432749</item>
    </izvorni_sadrzaj>
    <derivirana_varijabla naziv="DomainObject.Predmet.StrankaListFormatedOIB_1">
      <item>RAJKA ŠKARE, OIB 05716432749</item>
    </derivirana_varijabla>
  </DomainObject.Predmet.StrankaListFormatedOIB>
  <DomainObject.Predmet.StrankaListFormatedWithAdress>
    <izvorni_sadrzaj>
      <item>RAJKA ŠKARE, Markov put 117, 21000 Split</item>
    </izvorni_sadrzaj>
    <derivirana_varijabla naziv="DomainObject.Predmet.StrankaListFormatedWithAdress_1">
      <item>RAJKA ŠKARE, Markov put 117, 21000 Split</item>
    </derivirana_varijabla>
  </DomainObject.Predmet.StrankaListFormatedWithAdress>
  <DomainObject.Predmet.StrankaListFormatedWithAdressOIB>
    <izvorni_sadrzaj>
      <item>RAJKA ŠKARE, OIB 05716432749, Markov put 117, 21000 Split</item>
    </izvorni_sadrzaj>
    <derivirana_varijabla naziv="DomainObject.Predmet.StrankaListFormatedWithAdressOIB_1">
      <item>RAJKA ŠKARE, OIB 05716432749, Markov put 117, 21000 Split</item>
    </derivirana_varijabla>
  </DomainObject.Predmet.StrankaListFormatedWithAdressOIB>
  <DomainObject.Predmet.StrankaListNazivFormated>
    <izvorni_sadrzaj>
      <item>RAJKA ŠKARE</item>
    </izvorni_sadrzaj>
    <derivirana_varijabla naziv="DomainObject.Predmet.StrankaListNazivFormated_1">
      <item>RAJKA ŠKARE</item>
    </derivirana_varijabla>
  </DomainObject.Predmet.StrankaListNazivFormated>
  <DomainObject.Predmet.StrankaListNazivFormatedOIB>
    <izvorni_sadrzaj>
      <item>RAJKA ŠKARE, OIB 05716432749</item>
    </izvorni_sadrzaj>
    <derivirana_varijabla naziv="DomainObject.Predmet.StrankaListNazivFormatedOIB_1">
      <item>RAJKA ŠKARE, OIB 05716432749</item>
    </derivirana_varijabla>
  </DomainObject.Predmet.StrankaListNazivFormatedOIB>
  <DomainObject.Predmet.ProtuStrankaListFormated>
    <izvorni_sadrzaj>
      <item>Dalma, dioničko društvo za turizam, ugostiteljstvo, promet i usluge u stečaju</item>
    </izvorni_sadrzaj>
    <derivirana_varijabla naziv="DomainObject.Predmet.ProtuStrankaListFormated_1">
      <item>Dalma, dioničko društvo za turizam, ugostiteljstvo, promet i usluge u stečaju</item>
    </derivirana_varijabla>
  </DomainObject.Predmet.ProtuStrankaListFormated>
  <DomainObject.Predmet.ProtuStrankaListFormatedOIB>
    <izvorni_sadrzaj>
      <item>Dalma, dioničko društvo za turizam, ugostiteljstvo, promet i usluge u stečaju, OIB 64479860853</item>
    </izvorni_sadrzaj>
    <derivirana_varijabla naziv="DomainObject.Predmet.ProtuStrankaListFormatedOIB_1">
      <item>Dalma, dioničko društvo za turizam, ugostiteljstvo, promet i usluge u stečaju, OIB 64479860853</item>
    </derivirana_varijabla>
  </DomainObject.Predmet.ProtuStrankaListFormatedOIB>
  <DomainObject.Predmet.ProtuStrankaListFormatedWithAdress>
    <izvorni_sadrzaj>
      <item>Dalma, dioničko društvo za turizam, ugostiteljstvo, promet i usluge u stečaju, Kopilica 5, 21000 Split</item>
    </izvorni_sadrzaj>
    <derivirana_varijabla naziv="DomainObject.Predmet.ProtuStrankaListFormatedWithAdress_1">
      <item>Dalma, dioničko društvo za turizam, ugostiteljstvo, promet i usluge u stečaju, Kopilica 5, 21000 Split</item>
    </derivirana_varijabla>
  </DomainObject.Predmet.ProtuStrankaListFormatedWithAdress>
  <DomainObject.Predmet.ProtuStrankaListFormatedWithAdressOIB>
    <izvorni_sadrzaj>
      <item>Dalma, dioničko društvo za turizam, ugostiteljstvo, promet i usluge u stečaju, OIB 64479860853, Kopilica 5, 21000 Split</item>
    </izvorni_sadrzaj>
    <derivirana_varijabla naziv="DomainObject.Predmet.ProtuStrankaListFormatedWithAdressOIB_1">
      <item>Dalma, dioničko društvo za turizam, ugostiteljstvo, promet i usluge u stečaju, OIB 64479860853, Kopilica 5, 21000 Split</item>
    </derivirana_varijabla>
  </DomainObject.Predmet.ProtuStrankaListFormatedWithAdressOIB>
  <DomainObject.Predmet.ProtuStrankaListNazivFormated>
    <izvorni_sadrzaj>
      <item>Dalma, dioničko društvo za turizam, ugostiteljstvo, promet i usluge u stečaju</item>
    </izvorni_sadrzaj>
    <derivirana_varijabla naziv="DomainObject.Predmet.ProtuStrankaListNazivFormated_1">
      <item>Dalma, dioničko društvo za turizam, ugostiteljstvo, promet i usluge u stečaju</item>
    </derivirana_varijabla>
  </DomainObject.Predmet.ProtuStrankaListNazivFormated>
  <DomainObject.Predmet.ProtuStrankaListNazivFormatedOIB>
    <izvorni_sadrzaj>
      <item>Dalma, dioničko društvo za turizam, ugostiteljstvo, promet i usluge u stečaju, OIB 64479860853</item>
    </izvorni_sadrzaj>
    <derivirana_varijabla naziv="DomainObject.Predmet.ProtuStrankaListNazivFormatedOIB_1">
      <item>Dalma, dioničko društvo za turizam, ugostiteljstvo, promet i usluge u stečaju, OIB 64479860853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srpnja 2020.</izvorni_sadrzaj>
    <derivirana_varijabla naziv="DomainObject.Datum_1">17. srpnja 2020.</derivirana_varijabla>
  </DomainObject.Datum>
  <DomainObject.PoslovniBrojDokumenta>
    <izvorni_sadrzaj>St-156/2012-108</izvorni_sadrzaj>
    <derivirana_varijabla naziv="DomainObject.PoslovniBrojDokumenta_1">St-156/2012-108</derivirana_varijabla>
  </DomainObject.PoslovniBrojDokumenta>
  <DomainObject.Predmet.StrankaIDrugi>
    <izvorni_sadrzaj>RAJKA ŠKARE</izvorni_sadrzaj>
    <derivirana_varijabla naziv="DomainObject.Predmet.StrankaIDrugi_1">RAJKA ŠKARE</derivirana_varijabla>
  </DomainObject.Predmet.StrankaIDrugi>
  <DomainObject.Predmet.ProtustrankaIDrugi>
    <izvorni_sadrzaj>Dalma, dioničko društvo za turizam, ugostiteljstvo, promet i usluge u stečaju</izvorni_sadrzaj>
    <derivirana_varijabla naziv="DomainObject.Predmet.ProtustrankaIDrugi_1">Dalma, dioničko društvo za turizam, ugostiteljstvo, promet i usluge u stečaju</derivirana_varijabla>
  </DomainObject.Predmet.ProtustrankaIDrugi>
  <DomainObject.Predmet.StrankaIDrugiAdressOIB>
    <izvorni_sadrzaj>RAJKA ŠKARE, OIB 05716432749, Markov put 117, 21000 Split</izvorni_sadrzaj>
    <derivirana_varijabla naziv="DomainObject.Predmet.StrankaIDrugiAdressOIB_1">RAJKA ŠKARE, OIB 05716432749, Markov put 117, 21000 Split</derivirana_varijabla>
  </DomainObject.Predmet.StrankaIDrugiAdressOIB>
  <DomainObject.Predmet.ProtustrankaIDrugiAdressOIB>
    <izvorni_sadrzaj>Dalma, dioničko društvo za turizam, ugostiteljstvo, promet i usluge u stečaju, OIB 64479860853, Kopilica 5, 21000 Split</izvorni_sadrzaj>
    <derivirana_varijabla naziv="DomainObject.Predmet.ProtustrankaIDrugiAdressOIB_1">Dalma, dioničko društvo za turizam, ugostiteljstvo, promet i usluge u stečaju, OIB 64479860853, Kopilica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Dalma, dioničko društvo za turizam, ugostiteljstvo, promet i usluge u stečaju</item>
      <item>RAJKA ŠKARE</item>
    </izvorni_sadrzaj>
    <derivirana_varijabla naziv="DomainObject.Predmet.SudioniciListNaziv_1">
      <item>Dalma, dioničko društvo za turizam, ugostiteljstvo, promet i usluge u stečaju</item>
      <item>RAJKA ŠKARE</item>
    </derivirana_varijabla>
  </DomainObject.Predmet.SudioniciListNaziv>
  <DomainObject.Predmet.SudioniciListAdressOIB>
    <izvorni_sadrzaj>
      <item>Dalma, dioničko društvo za turizam, ugostiteljstvo, promet i usluge u stečaju, OIB 64479860853, Kopilica 5,21000 Split</item>
      <item>RAJKA ŠKARE, OIB 05716432749, Markov put 117,21000 Split</item>
    </izvorni_sadrzaj>
    <derivirana_varijabla naziv="DomainObject.Predmet.SudioniciListAdressOIB_1">
      <item>Dalma, dioničko društvo za turizam, ugostiteljstvo, promet i usluge u stečaju, OIB 64479860853, Kopilica 5,21000 Split</item>
      <item>RAJKA ŠKARE, OIB 05716432749, Markov put 117,21000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64479860853</item>
      <item>, OIB 05716432749</item>
    </izvorni_sadrzaj>
    <derivirana_varijabla naziv="DomainObject.Predmet.SudioniciListNazivOIB_1">
      <item>, OIB 64479860853</item>
      <item>, OIB 05716432749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kolovoza 2012.</izvorni_sadrzaj>
    <derivirana_varijabla naziv="DomainObject.Predmet.DatumPocetkaProcesa_1">21. kolovoza 2012.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8</properties:Pages>
  <properties:Words>2907</properties:Words>
  <properties:Characters>16633</properties:Characters>
  <properties:Lines>351</properties:Lines>
  <properties:Paragraphs>122</properties:Paragraphs>
  <properties:TotalTime>141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2020-07-13T11:35:00Z</dcterms:created>
  <dc:creator>Velimir Vuković</dc:creator>
  <cp:lastModifiedBy>Sanja Periš</cp:lastModifiedBy>
  <cp:lastPrinted>2020-07-17T08:13:00Z</cp:lastPrinted>
  <dcterms:modified xmlns:xsi="http://www.w3.org/2001/XMLSchema-instance" xsi:type="dcterms:W3CDTF">2020-07-17T08:26:00Z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St-156/2012-108 / Zapisnik - Posebno ispitno ročište (st-156-12 zapisnik 2 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8</vt:i4>
  </prop:property>
</prop:Properties>
</file>